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413FD6" w14:textId="77777777" w:rsidR="00C60134" w:rsidRPr="004B1A86" w:rsidRDefault="0027129F" w:rsidP="00C60134">
      <w:pPr>
        <w:pStyle w:val="Rekviziti"/>
        <w:ind w:right="0"/>
        <w:jc w:val="center"/>
      </w:pPr>
      <w:bookmarkStart w:id="0" w:name="Vēstule"/>
      <w:r w:rsidRPr="004B1A86">
        <w:t>Rīgā</w:t>
      </w:r>
      <w:bookmarkEnd w:id="0"/>
    </w:p>
    <w:p w14:paraId="1B3AABD1" w14:textId="77777777" w:rsidR="005751B7" w:rsidRPr="004B1A86" w:rsidRDefault="005751B7" w:rsidP="00C60134">
      <w:pPr>
        <w:pStyle w:val="Rekviziti"/>
        <w:ind w:right="0"/>
        <w:jc w:val="center"/>
      </w:pPr>
    </w:p>
    <w:p w14:paraId="17B1A50E" w14:textId="77777777" w:rsidR="003E46E2" w:rsidRPr="004B1A86" w:rsidRDefault="003E46E2" w:rsidP="003E46E2">
      <w:pPr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STATISTIKAS PADOMES SANĀKSMES PROTOKOLS</w:t>
      </w:r>
    </w:p>
    <w:p w14:paraId="1515C848" w14:textId="328442D5" w:rsidR="003E46E2" w:rsidRPr="004B1A86" w:rsidRDefault="003E46E2" w:rsidP="003E46E2">
      <w:pPr>
        <w:jc w:val="center"/>
        <w:rPr>
          <w:rFonts w:ascii="Times New Roman" w:hAnsi="Times New Roman"/>
          <w:bCs/>
          <w:sz w:val="24"/>
          <w:szCs w:val="24"/>
          <w:lang w:val="lv-LV"/>
        </w:rPr>
      </w:pPr>
      <w:r w:rsidRPr="004B1A86">
        <w:rPr>
          <w:rFonts w:ascii="Times New Roman" w:hAnsi="Times New Roman"/>
          <w:bCs/>
          <w:sz w:val="24"/>
          <w:szCs w:val="24"/>
          <w:lang w:val="lv-LV"/>
        </w:rPr>
        <w:t xml:space="preserve">Nr. </w:t>
      </w:r>
      <w:r w:rsidR="00AE4CC0">
        <w:rPr>
          <w:rFonts w:ascii="Times New Roman" w:hAnsi="Times New Roman"/>
          <w:bCs/>
          <w:sz w:val="24"/>
          <w:szCs w:val="24"/>
          <w:lang w:val="lv-LV"/>
        </w:rPr>
        <w:t>1</w:t>
      </w:r>
      <w:r w:rsidRPr="004B1A86">
        <w:rPr>
          <w:rFonts w:ascii="Times New Roman" w:hAnsi="Times New Roman"/>
          <w:bCs/>
          <w:sz w:val="24"/>
          <w:szCs w:val="24"/>
          <w:lang w:val="lv-LV"/>
        </w:rPr>
        <w:t>/202</w:t>
      </w:r>
      <w:r w:rsidR="00AE4CC0">
        <w:rPr>
          <w:rFonts w:ascii="Times New Roman" w:hAnsi="Times New Roman"/>
          <w:bCs/>
          <w:sz w:val="24"/>
          <w:szCs w:val="24"/>
          <w:lang w:val="lv-LV"/>
        </w:rPr>
        <w:t>1</w:t>
      </w:r>
    </w:p>
    <w:p w14:paraId="68399794" w14:textId="31572F68" w:rsidR="00AE4CC0" w:rsidRPr="004B1A86" w:rsidRDefault="003E46E2" w:rsidP="003E46E2">
      <w:pPr>
        <w:jc w:val="both"/>
        <w:rPr>
          <w:rFonts w:ascii="Times New Roman" w:hAnsi="Times New Roman"/>
          <w:sz w:val="24"/>
          <w:szCs w:val="24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 xml:space="preserve">Rīgā </w:t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  <w:t xml:space="preserve">                   </w:t>
      </w:r>
      <w:r w:rsidRPr="004B1A86">
        <w:rPr>
          <w:rFonts w:ascii="Times New Roman" w:hAnsi="Times New Roman"/>
          <w:sz w:val="24"/>
          <w:szCs w:val="24"/>
          <w:lang w:val="lv-LV"/>
        </w:rPr>
        <w:tab/>
        <w:t xml:space="preserve">         202</w:t>
      </w:r>
      <w:r w:rsidR="00AE4CC0">
        <w:rPr>
          <w:rFonts w:ascii="Times New Roman" w:hAnsi="Times New Roman"/>
          <w:sz w:val="24"/>
          <w:szCs w:val="24"/>
          <w:lang w:val="lv-LV"/>
        </w:rPr>
        <w:t>1</w:t>
      </w:r>
      <w:r w:rsidRPr="004B1A86">
        <w:rPr>
          <w:rFonts w:ascii="Times New Roman" w:hAnsi="Times New Roman"/>
          <w:sz w:val="24"/>
          <w:szCs w:val="24"/>
          <w:lang w:val="lv-LV"/>
        </w:rPr>
        <w:t xml:space="preserve">. gada </w:t>
      </w:r>
      <w:r w:rsidR="00AE4CC0">
        <w:rPr>
          <w:rFonts w:ascii="Times New Roman" w:hAnsi="Times New Roman"/>
          <w:sz w:val="24"/>
          <w:szCs w:val="24"/>
          <w:lang w:val="lv-LV"/>
        </w:rPr>
        <w:t>25. martā</w:t>
      </w:r>
    </w:p>
    <w:p w14:paraId="489ED94D" w14:textId="77777777" w:rsidR="003E46E2" w:rsidRPr="004B1A86" w:rsidRDefault="003E46E2" w:rsidP="003E46E2">
      <w:pPr>
        <w:pStyle w:val="BodyText3"/>
        <w:ind w:right="-26"/>
        <w:rPr>
          <w:sz w:val="24"/>
          <w:szCs w:val="24"/>
        </w:rPr>
      </w:pPr>
      <w:r w:rsidRPr="004B1A86">
        <w:rPr>
          <w:sz w:val="24"/>
          <w:szCs w:val="24"/>
        </w:rPr>
        <w:tab/>
        <w:t>Statistikas padomes protokols sastādīts saskaņā ar Statistikas padomes nolikuma 12. punktu un 14.1. apakšpunktu.</w:t>
      </w:r>
    </w:p>
    <w:p w14:paraId="44314F07" w14:textId="79124321" w:rsidR="003E46E2" w:rsidRDefault="003E46E2" w:rsidP="007A5585">
      <w:pPr>
        <w:pStyle w:val="BodyText3"/>
        <w:ind w:right="-26" w:firstLine="709"/>
        <w:rPr>
          <w:sz w:val="24"/>
          <w:szCs w:val="24"/>
        </w:rPr>
      </w:pPr>
      <w:r w:rsidRPr="004B1A86">
        <w:rPr>
          <w:sz w:val="24"/>
          <w:szCs w:val="24"/>
        </w:rPr>
        <w:t>Sanāksmē piedalās šādi Statistikas padomes (turpmāk – Padome) locekļi un pieaicinātās personas:</w:t>
      </w:r>
    </w:p>
    <w:p w14:paraId="4CA63DCD" w14:textId="77777777" w:rsidR="000E1AF2" w:rsidRPr="004B1A86" w:rsidRDefault="000E1AF2" w:rsidP="007A5585">
      <w:pPr>
        <w:pStyle w:val="BodyText3"/>
        <w:ind w:right="-26" w:firstLine="709"/>
        <w:rPr>
          <w:sz w:val="24"/>
          <w:szCs w:val="24"/>
        </w:rPr>
      </w:pPr>
    </w:p>
    <w:tbl>
      <w:tblPr>
        <w:tblpPr w:leftFromText="180" w:rightFromText="180" w:vertAnchor="text" w:tblpX="-142" w:tblpY="1"/>
        <w:tblOverlap w:val="never"/>
        <w:tblW w:w="9781" w:type="dxa"/>
        <w:tblLook w:val="0000" w:firstRow="0" w:lastRow="0" w:firstColumn="0" w:lastColumn="0" w:noHBand="0" w:noVBand="0"/>
      </w:tblPr>
      <w:tblGrid>
        <w:gridCol w:w="2835"/>
        <w:gridCol w:w="6946"/>
      </w:tblGrid>
      <w:tr w:rsidR="003E46E2" w:rsidRPr="004B1A86" w14:paraId="0FF9C23A" w14:textId="77777777" w:rsidTr="00B443CA">
        <w:trPr>
          <w:trHeight w:val="3"/>
        </w:trPr>
        <w:tc>
          <w:tcPr>
            <w:tcW w:w="2835" w:type="dxa"/>
          </w:tcPr>
          <w:p w14:paraId="32B192F0" w14:textId="77777777" w:rsidR="003E46E2" w:rsidRPr="004B1A86" w:rsidRDefault="003E46E2" w:rsidP="00C76EDA">
            <w:pPr>
              <w:pStyle w:val="Heading2"/>
            </w:pPr>
            <w:r w:rsidRPr="004B1A86">
              <w:t>Sanāksmi vada:</w:t>
            </w:r>
          </w:p>
        </w:tc>
        <w:tc>
          <w:tcPr>
            <w:tcW w:w="6946" w:type="dxa"/>
          </w:tcPr>
          <w:p w14:paraId="615EE165" w14:textId="77777777" w:rsidR="003E46E2" w:rsidRPr="004B1A86" w:rsidRDefault="003E46E2" w:rsidP="00C76EDA">
            <w:pPr>
              <w:spacing w:after="0" w:line="240" w:lineRule="auto"/>
              <w:ind w:right="-710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</w:tc>
      </w:tr>
      <w:tr w:rsidR="003E46E2" w:rsidRPr="004B1A86" w14:paraId="08AC72DB" w14:textId="77777777" w:rsidTr="00B443CA">
        <w:trPr>
          <w:trHeight w:val="4"/>
        </w:trPr>
        <w:tc>
          <w:tcPr>
            <w:tcW w:w="2835" w:type="dxa"/>
          </w:tcPr>
          <w:p w14:paraId="7B9CD913" w14:textId="77777777" w:rsidR="003E46E2" w:rsidRPr="004B1A86" w:rsidRDefault="003E46E2" w:rsidP="00C76EDA">
            <w:pPr>
              <w:spacing w:after="0" w:line="240" w:lineRule="auto"/>
              <w:ind w:right="-710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Padomes priekšsēdētāja</w:t>
            </w: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ab/>
            </w:r>
          </w:p>
        </w:tc>
        <w:tc>
          <w:tcPr>
            <w:tcW w:w="6946" w:type="dxa"/>
          </w:tcPr>
          <w:p w14:paraId="4B409BF9" w14:textId="77777777" w:rsidR="003E46E2" w:rsidRPr="004B1A86" w:rsidRDefault="003E46E2" w:rsidP="00C76E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A. Žīgure - Centrālās statistikas pārvaldes (Pārvalde) pārstāve.</w:t>
            </w:r>
          </w:p>
        </w:tc>
      </w:tr>
      <w:tr w:rsidR="003E46E2" w:rsidRPr="00AE4CC0" w14:paraId="53AD331E" w14:textId="77777777" w:rsidTr="00B443CA">
        <w:trPr>
          <w:trHeight w:val="95"/>
        </w:trPr>
        <w:tc>
          <w:tcPr>
            <w:tcW w:w="2835" w:type="dxa"/>
          </w:tcPr>
          <w:p w14:paraId="5ABEF567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</w:pPr>
          </w:p>
          <w:p w14:paraId="6AD952F2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</w:pPr>
            <w:r w:rsidRPr="00567DAE"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  <w:t xml:space="preserve">Sanāksmē piedalās </w:t>
            </w:r>
          </w:p>
          <w:p w14:paraId="2E5008A6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567DAE">
              <w:rPr>
                <w:rFonts w:ascii="Times New Roman" w:hAnsi="Times New Roman"/>
                <w:b/>
                <w:bCs/>
                <w:sz w:val="24"/>
                <w:szCs w:val="24"/>
                <w:lang w:val="lv-LV"/>
              </w:rPr>
              <w:t>Padomes locekļi</w:t>
            </w:r>
            <w:r w:rsidRPr="00567DAE">
              <w:rPr>
                <w:rFonts w:ascii="Times New Roman" w:hAnsi="Times New Roman"/>
                <w:bCs/>
                <w:sz w:val="24"/>
                <w:szCs w:val="24"/>
                <w:lang w:val="lv-LV"/>
              </w:rPr>
              <w:t>:</w:t>
            </w:r>
          </w:p>
          <w:p w14:paraId="4F689029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96F5626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3F48E72A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6AD91DBB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6568938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2D3C91E" w14:textId="30623E09" w:rsidR="003E46E2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3F29C90" w14:textId="77777777" w:rsidR="00FC3330" w:rsidRPr="00567DAE" w:rsidRDefault="00FC3330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498A5545" w14:textId="77777777" w:rsidR="00AA32E6" w:rsidRDefault="00AA32E6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F929914" w14:textId="2E31DA24" w:rsidR="003E46E2" w:rsidRPr="00567DAE" w:rsidRDefault="00E02B26" w:rsidP="00C76E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 w:rsidRPr="00567DAE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P</w:t>
            </w:r>
            <w:r w:rsidR="003E46E2" w:rsidRPr="00567DAE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ieaicinātie Pārvaldes nodarbinātie:</w:t>
            </w:r>
          </w:p>
          <w:p w14:paraId="26075741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02AB1AEE" w14:textId="77777777" w:rsidR="003E46E2" w:rsidRPr="00567DAE" w:rsidRDefault="003E46E2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701E077D" w14:textId="77777777" w:rsidR="00E02B26" w:rsidRPr="00567DAE" w:rsidRDefault="00E02B26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5A541297" w14:textId="77777777" w:rsidR="00B443CA" w:rsidRDefault="00B443CA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2F21769E" w14:textId="77777777" w:rsidR="00B443CA" w:rsidRDefault="00B443CA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6B29F783" w14:textId="77777777" w:rsidR="00FC3330" w:rsidRDefault="00FC3330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36172B0C" w14:textId="77777777" w:rsidR="00FC3330" w:rsidRDefault="00FC3330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</w:p>
          <w:p w14:paraId="19241D38" w14:textId="44095BE5" w:rsidR="003E46E2" w:rsidRPr="00567DAE" w:rsidRDefault="00B443CA" w:rsidP="00C76E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lv-LV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C</w:t>
            </w:r>
            <w:r w:rsidR="003E46E2" w:rsidRPr="00567DAE">
              <w:rPr>
                <w:rFonts w:ascii="Times New Roman" w:hAnsi="Times New Roman"/>
                <w:b/>
                <w:sz w:val="24"/>
                <w:szCs w:val="24"/>
                <w:lang w:val="lv-LV"/>
              </w:rPr>
              <w:t>iti pieaicinātie:</w:t>
            </w:r>
          </w:p>
        </w:tc>
        <w:tc>
          <w:tcPr>
            <w:tcW w:w="6946" w:type="dxa"/>
          </w:tcPr>
          <w:p w14:paraId="1981998E" w14:textId="77777777" w:rsidR="003E46E2" w:rsidRPr="00567DAE" w:rsidRDefault="003E46E2" w:rsidP="00C76EDA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</w:p>
          <w:p w14:paraId="2D7DAE2D" w14:textId="446A5153" w:rsidR="00567DAE" w:rsidRPr="00B443CA" w:rsidRDefault="00B443CA" w:rsidP="00B443CA">
            <w:pPr>
              <w:pStyle w:val="BodyText3"/>
              <w:ind w:left="-474" w:right="-26" w:firstLine="47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Pr="00B443CA">
              <w:rPr>
                <w:sz w:val="24"/>
                <w:szCs w:val="24"/>
              </w:rPr>
              <w:t xml:space="preserve">. </w:t>
            </w:r>
            <w:r w:rsidR="003E46E2" w:rsidRPr="00B443CA">
              <w:rPr>
                <w:sz w:val="24"/>
                <w:szCs w:val="24"/>
              </w:rPr>
              <w:t xml:space="preserve">Caune </w:t>
            </w:r>
            <w:r w:rsidRPr="00B443CA">
              <w:rPr>
                <w:sz w:val="24"/>
                <w:szCs w:val="24"/>
              </w:rPr>
              <w:t>–</w:t>
            </w:r>
            <w:r w:rsidR="003E46E2" w:rsidRPr="00B443CA">
              <w:rPr>
                <w:sz w:val="24"/>
                <w:szCs w:val="24"/>
              </w:rPr>
              <w:t xml:space="preserve"> Latvijas Bankas (LB) pārstāvis;</w:t>
            </w:r>
          </w:p>
          <w:p w14:paraId="0CEA4D69" w14:textId="3DBEC1DB" w:rsidR="00567DAE" w:rsidRPr="00B443CA" w:rsidRDefault="00567DAE" w:rsidP="00B443CA">
            <w:pPr>
              <w:pStyle w:val="BodyText3"/>
              <w:ind w:left="17" w:right="-26"/>
              <w:rPr>
                <w:sz w:val="24"/>
                <w:szCs w:val="24"/>
              </w:rPr>
            </w:pPr>
            <w:r w:rsidRPr="00B443CA">
              <w:rPr>
                <w:sz w:val="24"/>
                <w:szCs w:val="24"/>
              </w:rPr>
              <w:t>J. Hermanis – Latvijas Darba devēju konfederācijas pārstāvis (LDDK);</w:t>
            </w:r>
          </w:p>
          <w:p w14:paraId="72455452" w14:textId="77777777" w:rsidR="00B443CA" w:rsidRPr="00B443CA" w:rsidRDefault="00B443CA" w:rsidP="00B44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B443CA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B. Sloka – Latvijas Statistiķu asociācijas (LSA) pārstāve; </w:t>
            </w:r>
          </w:p>
          <w:p w14:paraId="67A50EBB" w14:textId="7C5F6226" w:rsidR="004638FD" w:rsidRPr="00B443CA" w:rsidRDefault="004638FD" w:rsidP="00B44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B443CA">
              <w:rPr>
                <w:rFonts w:ascii="Times New Roman" w:hAnsi="Times New Roman"/>
                <w:sz w:val="24"/>
                <w:szCs w:val="24"/>
                <w:lang w:val="lv-LV"/>
              </w:rPr>
              <w:t>J. Krūmiņš – Augstākās izglītības padomes pārstāvis;</w:t>
            </w:r>
          </w:p>
          <w:p w14:paraId="423306B5" w14:textId="11F786D5" w:rsidR="004638FD" w:rsidRPr="00B443CA" w:rsidRDefault="004638FD" w:rsidP="00B443C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B443CA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Z. Ķikāns </w:t>
            </w:r>
            <w:r w:rsidR="00B443CA" w:rsidRPr="00B443CA">
              <w:rPr>
                <w:rFonts w:ascii="Times New Roman" w:hAnsi="Times New Roman"/>
                <w:sz w:val="24"/>
                <w:szCs w:val="24"/>
              </w:rPr>
              <w:t>–</w:t>
            </w:r>
            <w:r w:rsidRPr="00B443CA">
              <w:rPr>
                <w:rFonts w:ascii="Times New Roman" w:hAnsi="Times New Roman"/>
                <w:sz w:val="24"/>
                <w:szCs w:val="24"/>
                <w:lang w:val="lv-LV"/>
              </w:rPr>
              <w:t xml:space="preserve"> Zemkopības ministrijas (ZM) pārstāvis;</w:t>
            </w:r>
          </w:p>
          <w:p w14:paraId="3A952160" w14:textId="1C758512" w:rsidR="004638FD" w:rsidRPr="00B443CA" w:rsidRDefault="004638FD" w:rsidP="00B443CA">
            <w:pPr>
              <w:pStyle w:val="NormalWeb"/>
              <w:spacing w:before="0" w:beforeAutospacing="0" w:after="0" w:afterAutospacing="0"/>
              <w:jc w:val="both"/>
            </w:pPr>
            <w:r w:rsidRPr="00B443CA">
              <w:t xml:space="preserve">J. Salmiņš </w:t>
            </w:r>
            <w:r w:rsidR="00B443CA" w:rsidRPr="00B443CA">
              <w:t>–</w:t>
            </w:r>
            <w:r w:rsidRPr="00B443CA">
              <w:t xml:space="preserve"> Ekonomikas ministrijas (EM) pārstāvis</w:t>
            </w:r>
            <w:r w:rsidR="00E02B26" w:rsidRPr="00B443CA">
              <w:t>;</w:t>
            </w:r>
          </w:p>
          <w:p w14:paraId="40850C09" w14:textId="6D11BFBF" w:rsidR="003E46E2" w:rsidRPr="00B443CA" w:rsidRDefault="003E46E2" w:rsidP="00B443CA">
            <w:pPr>
              <w:pStyle w:val="BodyText3"/>
              <w:ind w:right="-26"/>
              <w:rPr>
                <w:sz w:val="24"/>
                <w:szCs w:val="24"/>
              </w:rPr>
            </w:pPr>
            <w:r w:rsidRPr="00B443CA">
              <w:rPr>
                <w:sz w:val="24"/>
                <w:szCs w:val="24"/>
              </w:rPr>
              <w:t xml:space="preserve">S. Siliņa </w:t>
            </w:r>
            <w:r w:rsidR="00B443CA" w:rsidRPr="00B443CA">
              <w:rPr>
                <w:sz w:val="24"/>
                <w:szCs w:val="24"/>
              </w:rPr>
              <w:t>–</w:t>
            </w:r>
            <w:r w:rsidRPr="00B443CA">
              <w:rPr>
                <w:sz w:val="24"/>
                <w:szCs w:val="24"/>
              </w:rPr>
              <w:t xml:space="preserve"> Labklājības ministrijas (LM) pārstāve</w:t>
            </w:r>
            <w:r w:rsidR="00BD7AEE" w:rsidRPr="00B443CA">
              <w:rPr>
                <w:sz w:val="24"/>
                <w:szCs w:val="24"/>
              </w:rPr>
              <w:t>.</w:t>
            </w:r>
          </w:p>
          <w:p w14:paraId="7E78BFD4" w14:textId="77777777" w:rsidR="007A5585" w:rsidRPr="00567DAE" w:rsidRDefault="007A5585" w:rsidP="00C76EDA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</w:p>
          <w:p w14:paraId="47C00FFB" w14:textId="77777777" w:rsidR="00AA32E6" w:rsidRPr="00567DAE" w:rsidRDefault="00AA32E6" w:rsidP="00AA32E6">
            <w:pPr>
              <w:pStyle w:val="NormalWeb"/>
              <w:spacing w:before="0" w:beforeAutospacing="0" w:after="0" w:afterAutospacing="0"/>
              <w:jc w:val="both"/>
            </w:pPr>
            <w:r>
              <w:t>N. Tālers – Pārvaldes pārstāvis;</w:t>
            </w:r>
          </w:p>
          <w:p w14:paraId="022C57CD" w14:textId="3BA7214C" w:rsidR="003E46E2" w:rsidRDefault="003E46E2" w:rsidP="00B443CA">
            <w:pPr>
              <w:pStyle w:val="NormalWeb"/>
              <w:spacing w:before="0" w:beforeAutospacing="0" w:after="0" w:afterAutospacing="0"/>
              <w:jc w:val="both"/>
            </w:pPr>
            <w:r w:rsidRPr="00567DAE">
              <w:t>I. Začeste - Pārvaldes pārstāve;</w:t>
            </w:r>
          </w:p>
          <w:p w14:paraId="7A3110D6" w14:textId="186786B0" w:rsidR="003E46E2" w:rsidRDefault="00567DAE" w:rsidP="00B443CA">
            <w:pPr>
              <w:pStyle w:val="NormalWeb"/>
              <w:spacing w:before="0" w:beforeAutospacing="0" w:after="0" w:afterAutospacing="0"/>
              <w:jc w:val="both"/>
            </w:pPr>
            <w:r w:rsidRPr="00567DAE">
              <w:t>S</w:t>
            </w:r>
            <w:r>
              <w:t>.</w:t>
            </w:r>
            <w:r w:rsidRPr="00567DAE">
              <w:t xml:space="preserve"> Blumere</w:t>
            </w:r>
            <w:r w:rsidR="003E46E2" w:rsidRPr="00567DAE">
              <w:t>– Pārvaldes pārstāve;</w:t>
            </w:r>
          </w:p>
          <w:p w14:paraId="56A6C4A2" w14:textId="2FDCB026" w:rsidR="00547597" w:rsidRDefault="00547597" w:rsidP="00B443CA">
            <w:pPr>
              <w:pStyle w:val="NormalWeb"/>
              <w:spacing w:before="0" w:beforeAutospacing="0" w:after="0" w:afterAutospacing="0"/>
              <w:jc w:val="both"/>
            </w:pPr>
            <w:r>
              <w:t>D</w:t>
            </w:r>
            <w:r w:rsidR="00223223">
              <w:t>.</w:t>
            </w:r>
            <w:r>
              <w:t xml:space="preserve"> Dille </w:t>
            </w:r>
            <w:r w:rsidRPr="00567DAE">
              <w:t>– Pārvaldes pārstāve;</w:t>
            </w:r>
          </w:p>
          <w:p w14:paraId="222F74C5" w14:textId="0449B5B6" w:rsidR="007C0CCE" w:rsidRDefault="00567DAE" w:rsidP="00B443CA">
            <w:pPr>
              <w:pStyle w:val="NormalWeb"/>
              <w:spacing w:before="0" w:beforeAutospacing="0" w:after="0" w:afterAutospacing="0"/>
              <w:jc w:val="both"/>
            </w:pPr>
            <w:r>
              <w:t>I. Zemeskalna</w:t>
            </w:r>
            <w:r w:rsidR="007C0CCE" w:rsidRPr="00567DAE">
              <w:t xml:space="preserve"> – Pārvaldes pārstāve</w:t>
            </w:r>
            <w:r w:rsidR="000317E3" w:rsidRPr="00567DAE">
              <w:t>;</w:t>
            </w:r>
          </w:p>
          <w:p w14:paraId="1ACCBD25" w14:textId="11BCF09E" w:rsidR="00547597" w:rsidRDefault="00547597" w:rsidP="00B443CA">
            <w:pPr>
              <w:pStyle w:val="NormalWeb"/>
              <w:spacing w:before="0" w:beforeAutospacing="0" w:after="0" w:afterAutospacing="0"/>
              <w:jc w:val="both"/>
            </w:pPr>
            <w:r>
              <w:t xml:space="preserve">I. Aināre </w:t>
            </w:r>
            <w:r w:rsidRPr="00567DAE">
              <w:t>– Pārvaldes pārstāve;</w:t>
            </w:r>
          </w:p>
          <w:p w14:paraId="64D8B51E" w14:textId="53D6EE0D" w:rsidR="00567DAE" w:rsidRDefault="00567DAE" w:rsidP="00B443CA">
            <w:pPr>
              <w:pStyle w:val="NormalWeb"/>
              <w:spacing w:before="0" w:beforeAutospacing="0" w:after="0" w:afterAutospacing="0"/>
              <w:jc w:val="both"/>
            </w:pPr>
            <w:r>
              <w:t>P. Onufrijevs – Pārvaldes pārstāvis;</w:t>
            </w:r>
          </w:p>
          <w:p w14:paraId="475FD8E1" w14:textId="5F2FEA52" w:rsidR="003E46E2" w:rsidRPr="00567DAE" w:rsidRDefault="00567DAE" w:rsidP="00B443CA">
            <w:pPr>
              <w:pStyle w:val="NormalWeb"/>
              <w:spacing w:before="0" w:beforeAutospacing="0" w:after="0" w:afterAutospacing="0"/>
              <w:jc w:val="both"/>
            </w:pPr>
            <w:r>
              <w:t>S. Šulca</w:t>
            </w:r>
            <w:r w:rsidR="003E46E2" w:rsidRPr="00567DAE">
              <w:t xml:space="preserve"> - Pārvaldes pārstāve.</w:t>
            </w:r>
          </w:p>
          <w:p w14:paraId="4E16CA92" w14:textId="77777777" w:rsidR="007A5585" w:rsidRPr="00567DAE" w:rsidRDefault="007A5585" w:rsidP="000317E3">
            <w:pPr>
              <w:pStyle w:val="BodyText3"/>
              <w:spacing w:after="120"/>
              <w:ind w:right="-26"/>
              <w:rPr>
                <w:sz w:val="24"/>
                <w:szCs w:val="24"/>
              </w:rPr>
            </w:pPr>
          </w:p>
          <w:p w14:paraId="474A3513" w14:textId="1925F361" w:rsidR="00567DAE" w:rsidRDefault="00567DAE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567DAE">
              <w:rPr>
                <w:sz w:val="24"/>
                <w:szCs w:val="24"/>
              </w:rPr>
              <w:t>U</w:t>
            </w:r>
            <w:r w:rsidR="00547597">
              <w:rPr>
                <w:sz w:val="24"/>
                <w:szCs w:val="24"/>
              </w:rPr>
              <w:t>.</w:t>
            </w:r>
            <w:r w:rsidRPr="00567DAE">
              <w:rPr>
                <w:sz w:val="24"/>
                <w:szCs w:val="24"/>
              </w:rPr>
              <w:t xml:space="preserve"> Bisenieks</w:t>
            </w:r>
            <w:r w:rsidRPr="00567DAE">
              <w:rPr>
                <w:sz w:val="24"/>
                <w:szCs w:val="24"/>
              </w:rPr>
              <w:t xml:space="preserve"> </w:t>
            </w:r>
            <w:r w:rsidR="00F9007F">
              <w:rPr>
                <w:sz w:val="24"/>
                <w:szCs w:val="24"/>
              </w:rPr>
              <w:t xml:space="preserve"> </w:t>
            </w:r>
            <w:r w:rsidR="00F9007F">
              <w:rPr>
                <w:sz w:val="24"/>
                <w:szCs w:val="24"/>
              </w:rPr>
              <w:t xml:space="preserve">– </w:t>
            </w:r>
            <w:r w:rsidRPr="00567DAE">
              <w:rPr>
                <w:sz w:val="24"/>
                <w:szCs w:val="24"/>
              </w:rPr>
              <w:t xml:space="preserve"> </w:t>
            </w:r>
            <w:r w:rsidRPr="00567DAE">
              <w:rPr>
                <w:sz w:val="24"/>
                <w:szCs w:val="24"/>
              </w:rPr>
              <w:t>Vides aizsardzības un reģionālās attīstības ministrijas (VARAM) pārstāv</w:t>
            </w:r>
            <w:r w:rsidRPr="00567DAE">
              <w:rPr>
                <w:sz w:val="24"/>
                <w:szCs w:val="24"/>
              </w:rPr>
              <w:t>is</w:t>
            </w:r>
            <w:r>
              <w:rPr>
                <w:sz w:val="24"/>
                <w:szCs w:val="24"/>
              </w:rPr>
              <w:t>;</w:t>
            </w:r>
          </w:p>
          <w:p w14:paraId="73B5378C" w14:textId="74122520" w:rsidR="00547597" w:rsidRDefault="00547597" w:rsidP="00B443CA">
            <w:pPr>
              <w:pStyle w:val="BodyText3"/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G. Ozols –</w:t>
            </w:r>
            <w:r w:rsidR="00F9007F">
              <w:rPr>
                <w:sz w:val="24"/>
                <w:szCs w:val="24"/>
              </w:rPr>
              <w:t xml:space="preserve"> </w:t>
            </w:r>
            <w:r w:rsidRPr="00567DAE">
              <w:rPr>
                <w:sz w:val="24"/>
                <w:szCs w:val="24"/>
              </w:rPr>
              <w:t xml:space="preserve">Vides aizsardzības un reģionālās attīstības ministrijas </w:t>
            </w:r>
            <w:r>
              <w:rPr>
                <w:sz w:val="24"/>
                <w:szCs w:val="24"/>
              </w:rPr>
              <w:t>(VARAM) pārstāvis;</w:t>
            </w:r>
          </w:p>
          <w:p w14:paraId="7608CED9" w14:textId="2D005BFC" w:rsidR="00547597" w:rsidRDefault="00547597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547597">
              <w:rPr>
                <w:sz w:val="24"/>
                <w:szCs w:val="24"/>
              </w:rPr>
              <w:t>D</w:t>
            </w:r>
            <w:r>
              <w:rPr>
                <w:sz w:val="24"/>
                <w:szCs w:val="24"/>
              </w:rPr>
              <w:t>.</w:t>
            </w:r>
            <w:r w:rsidRPr="00547597">
              <w:rPr>
                <w:sz w:val="24"/>
                <w:szCs w:val="24"/>
              </w:rPr>
              <w:t xml:space="preserve"> Andžāne</w:t>
            </w:r>
            <w:r>
              <w:rPr>
                <w:sz w:val="24"/>
                <w:szCs w:val="24"/>
              </w:rPr>
              <w:t xml:space="preserve"> – </w:t>
            </w:r>
            <w:r w:rsidRPr="00567DAE">
              <w:rPr>
                <w:sz w:val="24"/>
                <w:szCs w:val="24"/>
              </w:rPr>
              <w:t>Vides aizsardzības un reģionālās attīstības ministrijas</w:t>
            </w:r>
            <w:r>
              <w:rPr>
                <w:sz w:val="24"/>
                <w:szCs w:val="24"/>
              </w:rPr>
              <w:t xml:space="preserve"> (VARAM)</w:t>
            </w:r>
            <w:r>
              <w:rPr>
                <w:sz w:val="24"/>
                <w:szCs w:val="24"/>
              </w:rPr>
              <w:t xml:space="preserve"> pārstāve;</w:t>
            </w:r>
          </w:p>
          <w:p w14:paraId="01D5AAE5" w14:textId="513FA93C" w:rsidR="00F9007F" w:rsidRDefault="00F9007F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F9007F">
              <w:rPr>
                <w:sz w:val="24"/>
                <w:szCs w:val="24"/>
              </w:rPr>
              <w:lastRenderedPageBreak/>
              <w:t>T</w:t>
            </w:r>
            <w:r>
              <w:rPr>
                <w:sz w:val="24"/>
                <w:szCs w:val="24"/>
              </w:rPr>
              <w:t>.</w:t>
            </w:r>
            <w:r w:rsidRPr="00F9007F">
              <w:rPr>
                <w:sz w:val="24"/>
                <w:szCs w:val="24"/>
              </w:rPr>
              <w:t xml:space="preserve"> Ceļmillers</w:t>
            </w:r>
            <w:r w:rsidRPr="00567D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r w:rsidRPr="00567DAE">
              <w:rPr>
                <w:sz w:val="24"/>
                <w:szCs w:val="24"/>
              </w:rPr>
              <w:t>Vides aizsardzības un reģionālās attīstības ministrijas (VARAM) pārstāvis</w:t>
            </w:r>
            <w:r>
              <w:rPr>
                <w:sz w:val="24"/>
                <w:szCs w:val="24"/>
              </w:rPr>
              <w:t>;</w:t>
            </w:r>
          </w:p>
          <w:p w14:paraId="124C4ED9" w14:textId="55AFCF95" w:rsidR="00F9007F" w:rsidRDefault="00F9007F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F9007F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 xml:space="preserve">. </w:t>
            </w:r>
            <w:r w:rsidRPr="00F9007F">
              <w:rPr>
                <w:sz w:val="24"/>
                <w:szCs w:val="24"/>
              </w:rPr>
              <w:t>Krišlauka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 </w:t>
            </w:r>
            <w:r w:rsidRPr="00567DAE">
              <w:rPr>
                <w:sz w:val="24"/>
                <w:szCs w:val="24"/>
              </w:rPr>
              <w:t>Vides aizsardzības un reģionālās attīstības ministrijas (VARAM) pārstāv</w:t>
            </w:r>
            <w:r w:rsidR="000E0474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;</w:t>
            </w:r>
          </w:p>
          <w:p w14:paraId="4DC654EF" w14:textId="37C736EB" w:rsidR="00567DAE" w:rsidRDefault="00567DAE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567DAE">
              <w:rPr>
                <w:sz w:val="24"/>
                <w:szCs w:val="24"/>
              </w:rPr>
              <w:t>E</w:t>
            </w:r>
            <w:r w:rsidR="00547597">
              <w:rPr>
                <w:sz w:val="24"/>
                <w:szCs w:val="24"/>
              </w:rPr>
              <w:t>.</w:t>
            </w:r>
            <w:r w:rsidRPr="00567DAE">
              <w:rPr>
                <w:sz w:val="24"/>
                <w:szCs w:val="24"/>
              </w:rPr>
              <w:t xml:space="preserve"> Rudzīte</w:t>
            </w:r>
            <w:r>
              <w:rPr>
                <w:sz w:val="24"/>
                <w:szCs w:val="24"/>
              </w:rPr>
              <w:t xml:space="preserve"> – Valsts reģionālās attīstības aģentūras (VRAA) pārstāve;</w:t>
            </w:r>
          </w:p>
          <w:p w14:paraId="13FD3D80" w14:textId="58D81D72" w:rsidR="00567DAE" w:rsidRPr="00567DAE" w:rsidRDefault="00547597" w:rsidP="00B443CA">
            <w:pPr>
              <w:pStyle w:val="BodyText3"/>
              <w:ind w:right="-28"/>
              <w:rPr>
                <w:sz w:val="24"/>
                <w:szCs w:val="24"/>
              </w:rPr>
            </w:pPr>
            <w:r>
              <w:rPr>
                <w:bCs w:val="0"/>
                <w:sz w:val="24"/>
                <w:szCs w:val="24"/>
              </w:rPr>
              <w:t xml:space="preserve">B. </w:t>
            </w:r>
            <w:r>
              <w:rPr>
                <w:sz w:val="24"/>
                <w:szCs w:val="24"/>
              </w:rPr>
              <w:t xml:space="preserve">Pitkeviča </w:t>
            </w:r>
            <w:r>
              <w:rPr>
                <w:sz w:val="24"/>
                <w:szCs w:val="24"/>
              </w:rPr>
              <w:t>–</w:t>
            </w:r>
            <w:r w:rsidR="00F9007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Valsts reģionālās attīstības aģentūras (VRAA) pārstāve;</w:t>
            </w:r>
          </w:p>
          <w:p w14:paraId="4842CF48" w14:textId="3B35535A" w:rsidR="000317E3" w:rsidRPr="00567DAE" w:rsidRDefault="000317E3" w:rsidP="00B443CA">
            <w:pPr>
              <w:pStyle w:val="BodyText3"/>
              <w:ind w:right="-28"/>
              <w:rPr>
                <w:sz w:val="24"/>
                <w:szCs w:val="24"/>
              </w:rPr>
            </w:pPr>
            <w:r w:rsidRPr="00567DAE">
              <w:rPr>
                <w:sz w:val="24"/>
                <w:szCs w:val="24"/>
              </w:rPr>
              <w:t xml:space="preserve">M. Pūķis </w:t>
            </w:r>
            <w:r w:rsidR="00B443CA">
              <w:rPr>
                <w:sz w:val="24"/>
                <w:szCs w:val="24"/>
              </w:rPr>
              <w:t>–</w:t>
            </w:r>
            <w:r w:rsidRPr="00567DAE">
              <w:rPr>
                <w:sz w:val="24"/>
                <w:szCs w:val="24"/>
              </w:rPr>
              <w:t xml:space="preserve"> Latvijas Pašvaldību savienības (LPS) pārstāvis.</w:t>
            </w:r>
          </w:p>
          <w:p w14:paraId="5BA7E947" w14:textId="6DC564AF" w:rsidR="007C0CCE" w:rsidRPr="00567DAE" w:rsidRDefault="007C0CCE" w:rsidP="00C76EDA">
            <w:pPr>
              <w:pStyle w:val="NormalWeb"/>
              <w:spacing w:before="0" w:beforeAutospacing="0" w:after="120" w:afterAutospacing="0"/>
              <w:jc w:val="both"/>
            </w:pPr>
          </w:p>
        </w:tc>
      </w:tr>
      <w:tr w:rsidR="003E46E2" w:rsidRPr="004B1A86" w14:paraId="34B86560" w14:textId="77777777" w:rsidTr="00B443CA">
        <w:trPr>
          <w:trHeight w:val="4"/>
        </w:trPr>
        <w:tc>
          <w:tcPr>
            <w:tcW w:w="2835" w:type="dxa"/>
          </w:tcPr>
          <w:p w14:paraId="368ED613" w14:textId="77777777" w:rsidR="003E46E2" w:rsidRPr="004B1A86" w:rsidRDefault="003E46E2" w:rsidP="00223223">
            <w:pPr>
              <w:pStyle w:val="Heading2"/>
              <w:ind w:right="-111"/>
              <w:jc w:val="left"/>
            </w:pPr>
            <w:r w:rsidRPr="004B1A86">
              <w:lastRenderedPageBreak/>
              <w:t>Protokolē un videoierakstu veic:</w:t>
            </w:r>
          </w:p>
        </w:tc>
        <w:tc>
          <w:tcPr>
            <w:tcW w:w="6946" w:type="dxa"/>
          </w:tcPr>
          <w:p w14:paraId="20B75804" w14:textId="77777777" w:rsidR="003E46E2" w:rsidRPr="004B1A86" w:rsidRDefault="003E46E2" w:rsidP="00C76EDA">
            <w:pPr>
              <w:spacing w:after="0" w:line="240" w:lineRule="auto"/>
              <w:ind w:right="56"/>
              <w:jc w:val="both"/>
              <w:rPr>
                <w:rFonts w:ascii="Times New Roman" w:hAnsi="Times New Roman"/>
                <w:sz w:val="24"/>
                <w:szCs w:val="24"/>
                <w:lang w:val="lv-LV"/>
              </w:rPr>
            </w:pPr>
            <w:r w:rsidRPr="004B1A86">
              <w:rPr>
                <w:rFonts w:ascii="Times New Roman" w:hAnsi="Times New Roman"/>
                <w:sz w:val="24"/>
                <w:szCs w:val="24"/>
                <w:lang w:val="lv-LV"/>
              </w:rPr>
              <w:t>M. Deaks – Pārvaldes pārstāvis.</w:t>
            </w:r>
          </w:p>
        </w:tc>
      </w:tr>
    </w:tbl>
    <w:p w14:paraId="2115D823" w14:textId="77777777" w:rsidR="003E46E2" w:rsidRPr="004B1A86" w:rsidRDefault="003E46E2" w:rsidP="003E46E2">
      <w:pPr>
        <w:pStyle w:val="BodyText3"/>
        <w:spacing w:after="120"/>
        <w:ind w:right="-26"/>
        <w:rPr>
          <w:b/>
          <w:sz w:val="24"/>
          <w:szCs w:val="24"/>
        </w:rPr>
      </w:pPr>
    </w:p>
    <w:p w14:paraId="5E117C66" w14:textId="77777777" w:rsidR="003E46E2" w:rsidRPr="004B1A86" w:rsidRDefault="003E46E2" w:rsidP="003E46E2">
      <w:pPr>
        <w:pStyle w:val="BodyText3"/>
        <w:spacing w:after="120"/>
        <w:ind w:right="-26"/>
        <w:rPr>
          <w:b/>
          <w:sz w:val="24"/>
          <w:szCs w:val="24"/>
        </w:rPr>
      </w:pPr>
      <w:r w:rsidRPr="004B1A86">
        <w:rPr>
          <w:b/>
          <w:sz w:val="24"/>
          <w:szCs w:val="24"/>
        </w:rPr>
        <w:t>Sanāksmē nepiedalās šādi Padomes locekļi:</w:t>
      </w:r>
    </w:p>
    <w:p w14:paraId="3B4DB7D4" w14:textId="24F1FE90" w:rsidR="003E46E2" w:rsidRDefault="003E46E2" w:rsidP="000E1AF2">
      <w:pPr>
        <w:pStyle w:val="BodyText3"/>
        <w:ind w:right="-26"/>
        <w:rPr>
          <w:sz w:val="24"/>
          <w:szCs w:val="24"/>
        </w:rPr>
      </w:pPr>
      <w:r w:rsidRPr="004B1A86">
        <w:rPr>
          <w:sz w:val="24"/>
          <w:szCs w:val="24"/>
        </w:rPr>
        <w:t xml:space="preserve">V. Vesperis </w:t>
      </w:r>
      <w:r w:rsidR="00B443CA">
        <w:rPr>
          <w:sz w:val="24"/>
          <w:szCs w:val="24"/>
        </w:rPr>
        <w:t>–</w:t>
      </w:r>
      <w:r w:rsidRPr="004B1A86">
        <w:rPr>
          <w:sz w:val="24"/>
          <w:szCs w:val="24"/>
        </w:rPr>
        <w:t xml:space="preserve"> Pārresoru koordinācijas centra (PKC) pārstāvis;</w:t>
      </w:r>
    </w:p>
    <w:p w14:paraId="34F5BE8B" w14:textId="77777777" w:rsidR="00547597" w:rsidRPr="00567DAE" w:rsidRDefault="00547597" w:rsidP="000E1AF2">
      <w:pPr>
        <w:pStyle w:val="BodyText3"/>
        <w:ind w:right="-26"/>
        <w:rPr>
          <w:sz w:val="24"/>
          <w:szCs w:val="24"/>
        </w:rPr>
      </w:pPr>
      <w:r w:rsidRPr="00567DAE">
        <w:rPr>
          <w:sz w:val="24"/>
          <w:szCs w:val="24"/>
        </w:rPr>
        <w:t>L. Dilba - Datu valsts inspekcijas (DVI) pārstāve;</w:t>
      </w:r>
    </w:p>
    <w:p w14:paraId="525F8171" w14:textId="3481E292" w:rsidR="00547597" w:rsidRPr="004B1A86" w:rsidRDefault="00B443CA" w:rsidP="000E1AF2">
      <w:pPr>
        <w:pStyle w:val="BodyText3"/>
        <w:ind w:right="-26"/>
        <w:rPr>
          <w:sz w:val="24"/>
          <w:szCs w:val="24"/>
        </w:rPr>
      </w:pPr>
      <w:r w:rsidRPr="00567DAE">
        <w:rPr>
          <w:sz w:val="24"/>
          <w:szCs w:val="24"/>
        </w:rPr>
        <w:t xml:space="preserve">A. Salmiņš </w:t>
      </w:r>
      <w:r>
        <w:rPr>
          <w:sz w:val="24"/>
          <w:szCs w:val="24"/>
        </w:rPr>
        <w:t>–</w:t>
      </w:r>
      <w:r w:rsidRPr="00567DAE">
        <w:rPr>
          <w:sz w:val="24"/>
          <w:szCs w:val="24"/>
        </w:rPr>
        <w:t xml:space="preserve"> Latvijas Pašvaldību savienības (LPS) pārstāvis;</w:t>
      </w:r>
    </w:p>
    <w:p w14:paraId="2261FD40" w14:textId="3E161D5C" w:rsidR="004638FD" w:rsidRPr="004B1A86" w:rsidRDefault="004638FD" w:rsidP="000E1AF2">
      <w:pPr>
        <w:pStyle w:val="BodyText3"/>
        <w:ind w:right="-26"/>
        <w:rPr>
          <w:sz w:val="24"/>
          <w:szCs w:val="24"/>
        </w:rPr>
      </w:pPr>
      <w:r w:rsidRPr="004B1A86">
        <w:rPr>
          <w:sz w:val="24"/>
          <w:szCs w:val="24"/>
        </w:rPr>
        <w:t xml:space="preserve">K. Zvirbulis </w:t>
      </w:r>
      <w:r w:rsidR="00B443CA">
        <w:rPr>
          <w:sz w:val="24"/>
          <w:szCs w:val="24"/>
        </w:rPr>
        <w:t>–</w:t>
      </w:r>
      <w:r w:rsidRPr="004B1A86">
        <w:rPr>
          <w:sz w:val="24"/>
          <w:szCs w:val="24"/>
        </w:rPr>
        <w:t xml:space="preserve"> Latvijas Tirdzniecības un rūpniecības kameras pārstāvis</w:t>
      </w:r>
      <w:r>
        <w:rPr>
          <w:sz w:val="24"/>
          <w:szCs w:val="24"/>
        </w:rPr>
        <w:t xml:space="preserve"> (LTRK)</w:t>
      </w:r>
      <w:r w:rsidRPr="004B1A86">
        <w:rPr>
          <w:sz w:val="24"/>
          <w:szCs w:val="24"/>
        </w:rPr>
        <w:t>;</w:t>
      </w:r>
    </w:p>
    <w:p w14:paraId="5C97057D" w14:textId="653EDB84" w:rsidR="004638FD" w:rsidRPr="004B1A86" w:rsidRDefault="004638FD" w:rsidP="000E1AF2">
      <w:pPr>
        <w:pStyle w:val="NormalWeb"/>
        <w:spacing w:before="0" w:beforeAutospacing="0" w:after="0" w:afterAutospacing="0"/>
        <w:jc w:val="both"/>
      </w:pPr>
      <w:r w:rsidRPr="004B1A86">
        <w:t xml:space="preserve">I. Bruņeniece </w:t>
      </w:r>
      <w:r w:rsidR="00B443CA">
        <w:t>–</w:t>
      </w:r>
      <w:r w:rsidRPr="004B1A86">
        <w:t xml:space="preserve"> Vides aizsardzības un reģionālās attīstības ministrijas (VARAM) pārstāve</w:t>
      </w:r>
      <w:r>
        <w:t>.</w:t>
      </w:r>
    </w:p>
    <w:p w14:paraId="228426BE" w14:textId="77777777" w:rsidR="003E46E2" w:rsidRPr="004B1A86" w:rsidRDefault="003E46E2" w:rsidP="003E46E2">
      <w:pPr>
        <w:pStyle w:val="NormalWeb"/>
        <w:spacing w:before="0" w:beforeAutospacing="0" w:after="120" w:afterAutospacing="0"/>
        <w:jc w:val="both"/>
      </w:pPr>
    </w:p>
    <w:p w14:paraId="42CF061D" w14:textId="77777777" w:rsidR="003E46E2" w:rsidRPr="004B1A86" w:rsidRDefault="003E46E2" w:rsidP="003E46E2">
      <w:pPr>
        <w:pStyle w:val="BodyText2"/>
        <w:spacing w:after="120"/>
        <w:rPr>
          <w:b/>
        </w:rPr>
      </w:pPr>
      <w:r w:rsidRPr="004B1A86">
        <w:rPr>
          <w:b/>
        </w:rPr>
        <w:t xml:space="preserve">Darba kārtība: </w:t>
      </w:r>
    </w:p>
    <w:p w14:paraId="18A91542" w14:textId="31F5DBA7" w:rsidR="002C40E4" w:rsidRDefault="002C40E4" w:rsidP="002C40E4">
      <w:pPr>
        <w:pStyle w:val="NormalWeb"/>
        <w:numPr>
          <w:ilvl w:val="0"/>
          <w:numId w:val="18"/>
        </w:numPr>
        <w:spacing w:after="0"/>
        <w:rPr>
          <w:rFonts w:eastAsia="Calibri"/>
          <w:color w:val="000000"/>
        </w:rPr>
      </w:pPr>
      <w:r w:rsidRPr="002C40E4">
        <w:rPr>
          <w:rFonts w:eastAsia="Calibri"/>
          <w:color w:val="000000"/>
        </w:rPr>
        <w:t>Vienotās datu telpas projekts - Datu izplatīšanas un datu publicēšanas platforma</w:t>
      </w:r>
      <w:r>
        <w:rPr>
          <w:rFonts w:eastAsia="Calibri"/>
          <w:color w:val="000000"/>
        </w:rPr>
        <w:t>s</w:t>
      </w:r>
    </w:p>
    <w:p w14:paraId="660A8166" w14:textId="77777777" w:rsidR="002C40E4" w:rsidRDefault="002C40E4" w:rsidP="002C40E4">
      <w:pPr>
        <w:pStyle w:val="NormalWeb"/>
        <w:numPr>
          <w:ilvl w:val="0"/>
          <w:numId w:val="18"/>
        </w:numPr>
        <w:spacing w:after="0"/>
        <w:rPr>
          <w:rFonts w:eastAsia="Calibri"/>
          <w:color w:val="000000"/>
        </w:rPr>
      </w:pPr>
      <w:r w:rsidRPr="002C40E4">
        <w:rPr>
          <w:rFonts w:eastAsia="Calibri"/>
          <w:color w:val="000000"/>
        </w:rPr>
        <w:t>Aktualitātes Centrālās statistikas pārvaldes darbībā</w:t>
      </w:r>
    </w:p>
    <w:p w14:paraId="1D5AE060" w14:textId="356B0779" w:rsidR="002C40E4" w:rsidRPr="002C40E4" w:rsidRDefault="002C40E4" w:rsidP="002C40E4">
      <w:pPr>
        <w:pStyle w:val="NormalWeb"/>
        <w:numPr>
          <w:ilvl w:val="0"/>
          <w:numId w:val="18"/>
        </w:numPr>
        <w:spacing w:after="0"/>
        <w:rPr>
          <w:rFonts w:eastAsia="Calibri"/>
          <w:color w:val="000000"/>
        </w:rPr>
      </w:pPr>
      <w:r w:rsidRPr="002C40E4">
        <w:rPr>
          <w:rFonts w:eastAsia="Calibri"/>
          <w:color w:val="000000"/>
        </w:rPr>
        <w:t>Citi jautājumi</w:t>
      </w:r>
    </w:p>
    <w:p w14:paraId="4FDA6001" w14:textId="77777777" w:rsidR="003E46E2" w:rsidRPr="004B1A86" w:rsidRDefault="003E46E2" w:rsidP="003E46E2">
      <w:pPr>
        <w:pStyle w:val="NormalWeb"/>
        <w:spacing w:before="0" w:beforeAutospacing="0" w:after="0" w:afterAutospacing="0"/>
      </w:pPr>
    </w:p>
    <w:tbl>
      <w:tblPr>
        <w:tblW w:w="4728" w:type="dxa"/>
        <w:tblLook w:val="0000" w:firstRow="0" w:lastRow="0" w:firstColumn="0" w:lastColumn="0" w:noHBand="0" w:noVBand="0"/>
      </w:tblPr>
      <w:tblGrid>
        <w:gridCol w:w="4728"/>
      </w:tblGrid>
      <w:tr w:rsidR="003E46E2" w:rsidRPr="004B1A86" w14:paraId="66B5ECFC" w14:textId="77777777" w:rsidTr="00C76EDA">
        <w:tc>
          <w:tcPr>
            <w:tcW w:w="4728" w:type="dxa"/>
          </w:tcPr>
          <w:p w14:paraId="07A1D6B1" w14:textId="5D1AD20C" w:rsidR="003E46E2" w:rsidRPr="004B1A86" w:rsidRDefault="003E46E2" w:rsidP="007A5585">
            <w:pPr>
              <w:ind w:hanging="105"/>
              <w:jc w:val="both"/>
              <w:rPr>
                <w:rFonts w:ascii="Times New Roman" w:hAnsi="Times New Roman"/>
                <w:sz w:val="20"/>
                <w:szCs w:val="20"/>
                <w:lang w:val="lv-LV"/>
              </w:rPr>
            </w:pPr>
            <w:r w:rsidRPr="004B1A86">
              <w:rPr>
                <w:rFonts w:ascii="Times New Roman" w:hAnsi="Times New Roman"/>
                <w:sz w:val="20"/>
                <w:szCs w:val="20"/>
                <w:lang w:val="lv-LV"/>
              </w:rPr>
              <w:t>Sanāksmi sāk plkst. 14:0</w:t>
            </w:r>
            <w:r w:rsidR="008F11E4">
              <w:rPr>
                <w:rFonts w:ascii="Times New Roman" w:hAnsi="Times New Roman"/>
                <w:sz w:val="20"/>
                <w:szCs w:val="20"/>
                <w:lang w:val="lv-LV"/>
              </w:rPr>
              <w:t>0</w:t>
            </w:r>
          </w:p>
        </w:tc>
      </w:tr>
    </w:tbl>
    <w:p w14:paraId="415EE99B" w14:textId="77777777" w:rsidR="007A5585" w:rsidRDefault="003E46E2" w:rsidP="007A5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Sanāksmes norise</w:t>
      </w:r>
    </w:p>
    <w:p w14:paraId="0B7F72DE" w14:textId="3BAEF0F6" w:rsidR="003E46E2" w:rsidRPr="004B1A86" w:rsidRDefault="003E46E2" w:rsidP="007A558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v-LV"/>
        </w:rPr>
      </w:pPr>
      <w:r w:rsidRPr="004B1A86">
        <w:rPr>
          <w:rFonts w:ascii="Times New Roman" w:hAnsi="Times New Roman"/>
          <w:b/>
          <w:sz w:val="24"/>
          <w:szCs w:val="24"/>
          <w:lang w:val="lv-LV"/>
        </w:rPr>
        <w:t>______________________________________________________</w:t>
      </w:r>
    </w:p>
    <w:p w14:paraId="33666D5D" w14:textId="2F8F4AE3" w:rsidR="003E46E2" w:rsidRPr="004B1A86" w:rsidRDefault="004B1A86" w:rsidP="003E46E2">
      <w:pPr>
        <w:pStyle w:val="BodyText"/>
        <w:numPr>
          <w:ilvl w:val="0"/>
          <w:numId w:val="13"/>
        </w:numPr>
        <w:spacing w:before="120" w:after="120"/>
        <w:ind w:left="567" w:hanging="425"/>
        <w:jc w:val="both"/>
        <w:rPr>
          <w:lang w:val="lv-LV"/>
        </w:rPr>
      </w:pPr>
      <w:r w:rsidRPr="004B1A86">
        <w:rPr>
          <w:lang w:val="lv-LV"/>
        </w:rPr>
        <w:t xml:space="preserve">Sanāksme norisinās attālināti </w:t>
      </w:r>
      <w:r w:rsidR="006B24A4" w:rsidRPr="006B24A4">
        <w:rPr>
          <w:lang w:val="lv-LV"/>
        </w:rPr>
        <w:t>Microsoft Teams</w:t>
      </w:r>
      <w:r w:rsidR="006B24A4">
        <w:rPr>
          <w:lang w:val="lv-LV"/>
        </w:rPr>
        <w:t xml:space="preserve"> </w:t>
      </w:r>
      <w:r w:rsidRPr="004B1A86">
        <w:rPr>
          <w:lang w:val="lv-LV"/>
        </w:rPr>
        <w:t>vidē. S</w:t>
      </w:r>
      <w:r w:rsidR="003E46E2" w:rsidRPr="004B1A86">
        <w:rPr>
          <w:lang w:val="lv-LV"/>
        </w:rPr>
        <w:t>anāksmes norise tiek ierakstīta ar video un audio ierakstu.</w:t>
      </w:r>
    </w:p>
    <w:p w14:paraId="7B7E63E5" w14:textId="6497E3FF" w:rsidR="003E46E2" w:rsidRPr="004B1A86" w:rsidRDefault="003E46E2" w:rsidP="003E46E2">
      <w:pPr>
        <w:pStyle w:val="BodyText"/>
        <w:numPr>
          <w:ilvl w:val="0"/>
          <w:numId w:val="13"/>
        </w:numPr>
        <w:spacing w:before="120" w:after="120"/>
        <w:ind w:left="567" w:hanging="425"/>
        <w:jc w:val="both"/>
        <w:rPr>
          <w:lang w:val="lv-LV"/>
        </w:rPr>
      </w:pPr>
      <w:r w:rsidRPr="004B1A86">
        <w:rPr>
          <w:lang w:val="lv-LV"/>
        </w:rPr>
        <w:t>Sanāksmes video un audio ieraksts, kā arī prezentācija</w:t>
      </w:r>
      <w:r w:rsidR="00D366AA">
        <w:rPr>
          <w:lang w:val="lv-LV"/>
        </w:rPr>
        <w:t>s</w:t>
      </w:r>
      <w:r w:rsidRPr="004B1A86">
        <w:rPr>
          <w:lang w:val="lv-LV"/>
        </w:rPr>
        <w:t xml:space="preserve">, pieejamas tīmekļa vietnē: </w:t>
      </w:r>
      <w:hyperlink r:id="rId7" w:history="1">
        <w:r w:rsidR="000E1AF2" w:rsidRPr="00192898">
          <w:rPr>
            <w:rStyle w:val="Hyperlink"/>
            <w:lang w:val="lv-LV"/>
          </w:rPr>
          <w:t>www.csp.gov.lv/statistikaspadome</w:t>
        </w:r>
      </w:hyperlink>
      <w:r w:rsidRPr="004B1A86">
        <w:rPr>
          <w:lang w:val="lv-LV"/>
        </w:rPr>
        <w:t>.</w:t>
      </w:r>
    </w:p>
    <w:p w14:paraId="4483FFBF" w14:textId="77777777" w:rsidR="007A5585" w:rsidRDefault="007A5585" w:rsidP="007A5585">
      <w:pPr>
        <w:spacing w:after="0"/>
        <w:jc w:val="both"/>
        <w:rPr>
          <w:rFonts w:ascii="Times New Roman" w:hAnsi="Times New Roman"/>
          <w:sz w:val="24"/>
          <w:szCs w:val="24"/>
          <w:lang w:val="lv-LV"/>
        </w:rPr>
      </w:pPr>
    </w:p>
    <w:p w14:paraId="7EA65C0A" w14:textId="274F653F" w:rsidR="003E46E2" w:rsidRPr="004B1A86" w:rsidRDefault="003E46E2" w:rsidP="007A5585">
      <w:pPr>
        <w:spacing w:after="0"/>
        <w:jc w:val="both"/>
        <w:rPr>
          <w:rFonts w:ascii="Times New Roman" w:hAnsi="Times New Roman"/>
          <w:sz w:val="20"/>
          <w:szCs w:val="20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>S</w:t>
      </w:r>
      <w:r w:rsidRPr="004B1A86">
        <w:rPr>
          <w:rFonts w:ascii="Times New Roman" w:hAnsi="Times New Roman"/>
          <w:sz w:val="20"/>
          <w:szCs w:val="20"/>
          <w:lang w:val="lv-LV"/>
        </w:rPr>
        <w:t>anāksmi slēdz plkst. 1</w:t>
      </w:r>
      <w:r w:rsidR="004638FD">
        <w:rPr>
          <w:rFonts w:ascii="Times New Roman" w:hAnsi="Times New Roman"/>
          <w:sz w:val="20"/>
          <w:szCs w:val="20"/>
          <w:lang w:val="lv-LV"/>
        </w:rPr>
        <w:t>5</w:t>
      </w:r>
      <w:r w:rsidRPr="004B1A86">
        <w:rPr>
          <w:rFonts w:ascii="Times New Roman" w:hAnsi="Times New Roman"/>
          <w:sz w:val="20"/>
          <w:szCs w:val="20"/>
          <w:lang w:val="lv-LV"/>
        </w:rPr>
        <w:t>:</w:t>
      </w:r>
      <w:r w:rsidR="00E56EAB">
        <w:rPr>
          <w:rFonts w:ascii="Times New Roman" w:hAnsi="Times New Roman"/>
          <w:sz w:val="20"/>
          <w:szCs w:val="20"/>
          <w:lang w:val="lv-LV"/>
        </w:rPr>
        <w:t>37</w:t>
      </w:r>
      <w:r w:rsidRPr="004B1A86">
        <w:rPr>
          <w:rFonts w:ascii="Times New Roman" w:hAnsi="Times New Roman"/>
          <w:sz w:val="20"/>
          <w:szCs w:val="20"/>
          <w:lang w:val="lv-LV"/>
        </w:rPr>
        <w:t xml:space="preserve">. </w:t>
      </w:r>
    </w:p>
    <w:p w14:paraId="5B7123BC" w14:textId="09A84BE6" w:rsidR="003E46E2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187478B8" w14:textId="4747ED3B" w:rsidR="008F11E4" w:rsidRDefault="008F11E4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2D64C7BA" w14:textId="77777777" w:rsidR="008F11E4" w:rsidRPr="004B1A86" w:rsidRDefault="008F11E4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1E74CD06" w14:textId="15B8E157" w:rsidR="003E46E2" w:rsidRPr="004B1A86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  <w:r w:rsidRPr="004B1A86">
        <w:rPr>
          <w:rFonts w:ascii="Times New Roman" w:hAnsi="Times New Roman"/>
          <w:sz w:val="24"/>
          <w:szCs w:val="24"/>
          <w:lang w:val="lv-LV"/>
        </w:rPr>
        <w:t xml:space="preserve">Padomes priekšsēdētāja </w:t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Pr="004B1A86">
        <w:rPr>
          <w:rFonts w:ascii="Times New Roman" w:hAnsi="Times New Roman"/>
          <w:sz w:val="24"/>
          <w:szCs w:val="24"/>
          <w:lang w:val="lv-LV"/>
        </w:rPr>
        <w:tab/>
      </w:r>
      <w:r w:rsidR="008F11E4">
        <w:rPr>
          <w:rFonts w:ascii="Times New Roman" w:hAnsi="Times New Roman"/>
          <w:color w:val="000000"/>
          <w:sz w:val="24"/>
          <w:szCs w:val="24"/>
          <w:shd w:val="clear" w:color="auto" w:fill="FFFFFF"/>
          <w:lang w:val="lv-LV"/>
        </w:rPr>
        <w:t>A. Žīgure</w:t>
      </w:r>
    </w:p>
    <w:p w14:paraId="01EA1DF9" w14:textId="77777777" w:rsidR="003E46E2" w:rsidRPr="004B1A86" w:rsidRDefault="003E46E2" w:rsidP="003E46E2">
      <w:pPr>
        <w:tabs>
          <w:tab w:val="num" w:pos="0"/>
        </w:tabs>
        <w:spacing w:after="0" w:line="240" w:lineRule="auto"/>
        <w:rPr>
          <w:rFonts w:ascii="Times New Roman" w:hAnsi="Times New Roman"/>
          <w:sz w:val="24"/>
          <w:szCs w:val="24"/>
          <w:lang w:val="lv-LV"/>
        </w:rPr>
      </w:pPr>
    </w:p>
    <w:p w14:paraId="11D8A384" w14:textId="08063D2D" w:rsidR="00C60134" w:rsidRDefault="0027129F" w:rsidP="00C60134">
      <w:pPr>
        <w:pStyle w:val="Teksts"/>
        <w:rPr>
          <w:rStyle w:val="normaltextrun"/>
          <w:color w:val="000000"/>
          <w:shd w:val="clear" w:color="auto" w:fill="FFFFFF"/>
        </w:rPr>
      </w:pPr>
      <w:bookmarkStart w:id="1" w:name="_Hlk24637080"/>
      <w:r w:rsidRPr="004B1A86">
        <w:rPr>
          <w:rStyle w:val="normaltextrun"/>
          <w:color w:val="000000"/>
          <w:shd w:val="clear" w:color="auto" w:fill="FFFFFF"/>
        </w:rPr>
        <w:tab/>
      </w:r>
      <w:bookmarkEnd w:id="1"/>
    </w:p>
    <w:p w14:paraId="732C6840" w14:textId="77777777" w:rsidR="008F11E4" w:rsidRPr="004B1A86" w:rsidRDefault="008F11E4" w:rsidP="00C60134">
      <w:pPr>
        <w:pStyle w:val="Teksts"/>
      </w:pPr>
    </w:p>
    <w:p w14:paraId="22F302D5" w14:textId="08982587" w:rsidR="005751B7" w:rsidRDefault="0027129F" w:rsidP="005751B7">
      <w:pPr>
        <w:pStyle w:val="Teksts"/>
      </w:pPr>
      <w:r w:rsidRPr="004B1A86">
        <w:t>Šis dokuments ir parakstīts ar drošu elektronisko parakstu un satur laika zīmogu</w:t>
      </w:r>
    </w:p>
    <w:p w14:paraId="4FE46DE7" w14:textId="09592A29" w:rsidR="008F11E4" w:rsidRDefault="008F11E4" w:rsidP="005751B7">
      <w:pPr>
        <w:pStyle w:val="Teksts"/>
      </w:pPr>
    </w:p>
    <w:p w14:paraId="4A9C50C9" w14:textId="69D41884" w:rsidR="0016022D" w:rsidRPr="004B1A86" w:rsidRDefault="0016022D" w:rsidP="005751B7">
      <w:pPr>
        <w:pStyle w:val="Teksts"/>
      </w:pPr>
    </w:p>
    <w:p w14:paraId="387F07EE" w14:textId="6A6001A4" w:rsidR="0016022D" w:rsidRPr="004B1A86" w:rsidRDefault="007A5585" w:rsidP="0016022D">
      <w:pPr>
        <w:tabs>
          <w:tab w:val="num" w:pos="0"/>
        </w:tabs>
        <w:spacing w:after="0" w:line="240" w:lineRule="auto"/>
        <w:rPr>
          <w:rFonts w:ascii="Times New Roman" w:hAnsi="Times New Roman"/>
          <w:sz w:val="20"/>
          <w:szCs w:val="20"/>
          <w:lang w:val="lv-LV"/>
        </w:rPr>
      </w:pPr>
      <w:r>
        <w:rPr>
          <w:rFonts w:ascii="Times New Roman" w:hAnsi="Times New Roman"/>
          <w:sz w:val="20"/>
          <w:szCs w:val="20"/>
          <w:lang w:val="lv-LV"/>
        </w:rPr>
        <w:t>D</w:t>
      </w:r>
      <w:r w:rsidR="0016022D" w:rsidRPr="004B1A86">
        <w:rPr>
          <w:rFonts w:ascii="Times New Roman" w:hAnsi="Times New Roman"/>
          <w:sz w:val="20"/>
          <w:szCs w:val="20"/>
          <w:lang w:val="lv-LV"/>
        </w:rPr>
        <w:t>eaks 67366642</w:t>
      </w:r>
    </w:p>
    <w:p w14:paraId="49345E07" w14:textId="002BD489" w:rsidR="0016022D" w:rsidRPr="004B1A86" w:rsidRDefault="00E56EAB" w:rsidP="007A5585">
      <w:pPr>
        <w:tabs>
          <w:tab w:val="num" w:pos="0"/>
        </w:tabs>
        <w:spacing w:after="120" w:line="240" w:lineRule="auto"/>
        <w:rPr>
          <w:lang w:val="lv-LV"/>
        </w:rPr>
      </w:pPr>
      <w:hyperlink r:id="rId8" w:history="1">
        <w:r w:rsidR="0016022D" w:rsidRPr="004B1A86">
          <w:rPr>
            <w:rStyle w:val="Hyperlink"/>
            <w:rFonts w:ascii="Times New Roman" w:hAnsi="Times New Roman"/>
            <w:sz w:val="20"/>
            <w:szCs w:val="20"/>
            <w:lang w:val="lv-LV"/>
          </w:rPr>
          <w:t>Madars.Deaks@csb.gov.lv</w:t>
        </w:r>
      </w:hyperlink>
    </w:p>
    <w:sectPr w:rsidR="0016022D" w:rsidRPr="004B1A86" w:rsidSect="00B54DDB">
      <w:headerReference w:type="first" r:id="rId9"/>
      <w:type w:val="continuous"/>
      <w:pgSz w:w="11920" w:h="16840"/>
      <w:pgMar w:top="1134" w:right="851" w:bottom="1134" w:left="1701" w:header="993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058644" w14:textId="77777777" w:rsidR="0027129F" w:rsidRDefault="0027129F">
      <w:pPr>
        <w:spacing w:after="0" w:line="240" w:lineRule="auto"/>
      </w:pPr>
      <w:r>
        <w:separator/>
      </w:r>
    </w:p>
  </w:endnote>
  <w:endnote w:type="continuationSeparator" w:id="0">
    <w:p w14:paraId="1EF2E1A9" w14:textId="77777777" w:rsidR="0027129F" w:rsidRDefault="002712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8389D0" w14:textId="77777777" w:rsidR="0027129F" w:rsidRDefault="0027129F">
      <w:pPr>
        <w:spacing w:after="0" w:line="240" w:lineRule="auto"/>
      </w:pPr>
      <w:r>
        <w:separator/>
      </w:r>
    </w:p>
  </w:footnote>
  <w:footnote w:type="continuationSeparator" w:id="0">
    <w:p w14:paraId="57FCCB62" w14:textId="77777777" w:rsidR="0027129F" w:rsidRDefault="002712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06FD8" w14:textId="77777777" w:rsidR="002A6406" w:rsidRDefault="002A6406" w:rsidP="00E52D78">
    <w:pPr>
      <w:pStyle w:val="Header"/>
      <w:tabs>
        <w:tab w:val="clear" w:pos="4320"/>
        <w:tab w:val="clear" w:pos="8640"/>
      </w:tabs>
      <w:rPr>
        <w:rFonts w:ascii="Times New Roman" w:hAnsi="Times New Roman"/>
      </w:rPr>
    </w:pPr>
  </w:p>
  <w:p w14:paraId="5BFF622C" w14:textId="77777777" w:rsidR="002A6406" w:rsidRDefault="0027129F" w:rsidP="00E52D78">
    <w:pPr>
      <w:pStyle w:val="Header"/>
      <w:rPr>
        <w:rFonts w:ascii="Times New Roman" w:hAnsi="Times New Roman"/>
      </w:rPr>
    </w:pPr>
    <w:r>
      <w:rPr>
        <w:noProof/>
        <w:sz w:val="24"/>
        <w:lang w:val="lv-LV" w:eastAsia="lv-LV"/>
      </w:rPr>
      <w:drawing>
        <wp:anchor distT="0" distB="0" distL="114300" distR="114300" simplePos="0" relativeHeight="251662336" behindDoc="1" locked="0" layoutInCell="1" allowOverlap="1" wp14:anchorId="5AB2817B" wp14:editId="0D1E236E">
          <wp:simplePos x="0" y="0"/>
          <wp:positionH relativeFrom="column">
            <wp:posOffset>24765</wp:posOffset>
          </wp:positionH>
          <wp:positionV relativeFrom="paragraph">
            <wp:posOffset>46355</wp:posOffset>
          </wp:positionV>
          <wp:extent cx="5888364" cy="11049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lnkrasu_header_veidlapa_1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8364" cy="1104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F660E5E" w14:textId="77777777" w:rsidR="002A6406" w:rsidRDefault="002A6406" w:rsidP="00E52D78">
    <w:pPr>
      <w:pStyle w:val="Header"/>
      <w:rPr>
        <w:rFonts w:ascii="Times New Roman" w:hAnsi="Times New Roman"/>
      </w:rPr>
    </w:pPr>
  </w:p>
  <w:p w14:paraId="39422AEE" w14:textId="77777777" w:rsidR="002A6406" w:rsidRDefault="002A6406" w:rsidP="00E52D78">
    <w:pPr>
      <w:pStyle w:val="Header"/>
      <w:rPr>
        <w:rFonts w:ascii="Times New Roman" w:hAnsi="Times New Roman"/>
      </w:rPr>
    </w:pPr>
  </w:p>
  <w:p w14:paraId="3A75ACD3" w14:textId="77777777" w:rsidR="002A6406" w:rsidRDefault="002A6406" w:rsidP="00B54DDB">
    <w:pPr>
      <w:pStyle w:val="Header"/>
      <w:jc w:val="center"/>
      <w:rPr>
        <w:rFonts w:ascii="Times New Roman" w:hAnsi="Times New Roman"/>
      </w:rPr>
    </w:pPr>
  </w:p>
  <w:p w14:paraId="4F73F59D" w14:textId="77777777" w:rsidR="002A6406" w:rsidRDefault="002A6406" w:rsidP="002A6406">
    <w:pPr>
      <w:pStyle w:val="Header"/>
      <w:rPr>
        <w:rFonts w:ascii="Times New Roman" w:hAnsi="Times New Roman"/>
      </w:rPr>
    </w:pPr>
  </w:p>
  <w:p w14:paraId="2EA27582" w14:textId="77777777" w:rsidR="002A6406" w:rsidRDefault="002A6406" w:rsidP="002A6406">
    <w:pPr>
      <w:pStyle w:val="Header"/>
      <w:rPr>
        <w:rFonts w:ascii="Times New Roman" w:hAnsi="Times New Roman"/>
      </w:rPr>
    </w:pPr>
  </w:p>
  <w:p w14:paraId="2982BE2A" w14:textId="77777777" w:rsidR="002A6406" w:rsidRDefault="002A6406" w:rsidP="002A6406">
    <w:pPr>
      <w:pStyle w:val="Header"/>
      <w:rPr>
        <w:rFonts w:ascii="Times New Roman" w:hAnsi="Times New Roman"/>
      </w:rPr>
    </w:pPr>
  </w:p>
  <w:p w14:paraId="17C6251B" w14:textId="77777777" w:rsidR="002A6406" w:rsidRDefault="002A6406" w:rsidP="002A6406">
    <w:pPr>
      <w:pStyle w:val="Header"/>
      <w:rPr>
        <w:rFonts w:ascii="Times New Roman" w:hAnsi="Times New Roman"/>
      </w:rPr>
    </w:pPr>
  </w:p>
  <w:p w14:paraId="278A3A1A" w14:textId="77777777" w:rsidR="002A6406" w:rsidRDefault="0027129F" w:rsidP="002A6406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841DAF9" wp14:editId="717A5C25">
              <wp:simplePos x="0" y="0"/>
              <wp:positionH relativeFrom="page">
                <wp:posOffset>704850</wp:posOffset>
              </wp:positionH>
              <wp:positionV relativeFrom="page">
                <wp:posOffset>2030730</wp:posOffset>
              </wp:positionV>
              <wp:extent cx="6362700" cy="314325"/>
              <wp:effectExtent l="0" t="0" r="0" b="9525"/>
              <wp:wrapNone/>
              <wp:docPr id="3" name="Text Box 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62700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B7C8C1" w14:textId="77777777" w:rsidR="002A6406" w:rsidRPr="00164123" w:rsidRDefault="0027129F" w:rsidP="002A6406">
                          <w:pPr>
                            <w:spacing w:after="0" w:line="194" w:lineRule="exact"/>
                            <w:ind w:left="20" w:right="-45"/>
                            <w:jc w:val="center"/>
                            <w:rPr>
                              <w:rFonts w:ascii="Times New Roman" w:eastAsia="Times New Roman" w:hAnsi="Times New Roman"/>
                              <w:sz w:val="20"/>
                              <w:szCs w:val="20"/>
                            </w:rPr>
                          </w:pPr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 xml:space="preserve">Lāčplēša iela 1, Rīga, LV-1301, tālr. 67366850, e-pasts </w:t>
                          </w:r>
                          <w:r w:rsidR="005C2DE2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pasts</w:t>
                          </w:r>
                          <w:r w:rsidRPr="00164123">
                            <w:rPr>
                              <w:rFonts w:ascii="Times New Roman" w:eastAsia="Times New Roman" w:hAnsi="Times New Roman"/>
                              <w:color w:val="231F20"/>
                              <w:sz w:val="20"/>
                              <w:szCs w:val="20"/>
                            </w:rPr>
                            <w:t>@csb.gov.lv, www.csb.gov.lv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41DAF9" id="_x0000_t202" coordsize="21600,21600" o:spt="202" path="m,l,21600r21600,l21600,xe">
              <v:stroke joinstyle="miter"/>
              <v:path gradientshapeok="t" o:connecttype="rect"/>
            </v:shapetype>
            <v:shape id="Text Box 43" o:spid="_x0000_s1026" type="#_x0000_t202" style="position:absolute;margin-left:55.5pt;margin-top:159.9pt;width:501pt;height:24.7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" filled="f" stroked="f">
              <v:textbox inset="0,0,0,0">
                <w:txbxContent>
                  <w:p w14:paraId="41B7C8C1" w14:textId="77777777" w:rsidR="002A6406" w:rsidRPr="00164123" w:rsidRDefault="0027129F" w:rsidP="002A6406">
                    <w:pPr>
                      <w:spacing w:after="0" w:line="194" w:lineRule="exact"/>
                      <w:ind w:left="20" w:right="-45"/>
                      <w:jc w:val="center"/>
                      <w:rPr>
                        <w:rFonts w:ascii="Times New Roman" w:eastAsia="Times New Roman" w:hAnsi="Times New Roman"/>
                        <w:sz w:val="20"/>
                        <w:szCs w:val="20"/>
                      </w:rPr>
                    </w:pPr>
                    <w:r w:rsidRPr="00164123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 xml:space="preserve">Lāčplēša iela 1, Rīga, LV-1301, tālr. 67366850, e-pasts </w:t>
                    </w:r>
                    <w:r w:rsidR="005C2DE2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>pasts</w:t>
                    </w:r>
                    <w:r w:rsidRPr="00164123">
                      <w:rPr>
                        <w:rFonts w:ascii="Times New Roman" w:eastAsia="Times New Roman" w:hAnsi="Times New Roman"/>
                        <w:color w:val="231F20"/>
                        <w:sz w:val="20"/>
                        <w:szCs w:val="20"/>
                      </w:rPr>
                      <w:t>@csb.gov.lv, www.csb.gov.lv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8798ADE" w14:textId="4B5B7CA6" w:rsidR="002A6406" w:rsidRPr="007A5585" w:rsidRDefault="0027129F">
    <w:pPr>
      <w:pStyle w:val="Header"/>
      <w:rPr>
        <w:rFonts w:ascii="Times New Roman" w:hAnsi="Times New Roman"/>
      </w:rPr>
    </w:pPr>
    <w:r>
      <w:rPr>
        <w:noProof/>
        <w:lang w:val="lv-LV" w:eastAsia="lv-LV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7E2DE189" wp14:editId="41324CC4">
              <wp:simplePos x="0" y="0"/>
              <wp:positionH relativeFrom="page">
                <wp:posOffset>1850390</wp:posOffset>
              </wp:positionH>
              <wp:positionV relativeFrom="page">
                <wp:posOffset>1903095</wp:posOffset>
              </wp:positionV>
              <wp:extent cx="4397375" cy="1270"/>
              <wp:effectExtent l="0" t="0" r="22225" b="17780"/>
              <wp:wrapNone/>
              <wp:docPr id="1332075972" name="Group 4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397375" cy="1270"/>
                        <a:chOff x="2915" y="2998"/>
                        <a:chExt cx="6926" cy="2"/>
                      </a:xfrm>
                    </wpg:grpSpPr>
                    <wps:wsp>
                      <wps:cNvPr id="2" name="Freeform 42"/>
                      <wps:cNvSpPr/>
                      <wps:spPr bwMode="auto">
                        <a:xfrm>
                          <a:off x="2915" y="2998"/>
                          <a:ext cx="6926" cy="2"/>
                        </a:xfrm>
                        <a:custGeom>
                          <a:avLst/>
                          <a:gdLst>
                            <a:gd name="T0" fmla="+- 0 2915 2915"/>
                            <a:gd name="T1" fmla="*/ T0 w 6926"/>
                            <a:gd name="T2" fmla="+- 0 9841 2915"/>
                            <a:gd name="T3" fmla="*/ T2 w 69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26">
                              <a:moveTo>
                                <a:pt x="0" y="0"/>
                              </a:moveTo>
                              <a:lnTo>
                                <a:pt x="6926" y="0"/>
                              </a:lnTo>
                            </a:path>
                          </a:pathLst>
                        </a:custGeom>
                        <a:noFill/>
                        <a:ln w="317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1" o:spid="_x0000_s2050" style="width:346.25pt;height:0.1pt;margin-top:149.85pt;margin-left:145.7pt;mso-position-horizontal-relative:page;mso-position-vertical-relative:page;position:absolute;z-index:-251657216" coordorigin="2915,2998" coordsize="6926,2">
              <v:shape id="Freeform 42" o:spid="_x0000_s2051" style="width:6926;height:2;left:2915;mso-wrap-style:square;position:absolute;top:2998;visibility:visible;v-text-anchor:top" coordsize="6926,2" path="m,l6926,e" filled="f" strokecolor="#231f20" strokeweight="0.25pt">
                <v:path arrowok="t" o:connecttype="custom" o:connectlocs="0,0;6926,0" o:connectangles="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FFFFFF1D"/>
    <w:multiLevelType w:val="multilevel"/>
    <w:tmpl w:val="E8A2284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FFFFFF7C"/>
    <w:multiLevelType w:val="singleLevel"/>
    <w:tmpl w:val="32567E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1">
    <w:nsid w:val="FFFFFF7D"/>
    <w:multiLevelType w:val="singleLevel"/>
    <w:tmpl w:val="3D8C87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1">
    <w:nsid w:val="FFFFFF7E"/>
    <w:multiLevelType w:val="singleLevel"/>
    <w:tmpl w:val="802234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1">
    <w:nsid w:val="FFFFFF7F"/>
    <w:multiLevelType w:val="singleLevel"/>
    <w:tmpl w:val="890AD6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1">
    <w:nsid w:val="FFFFFF80"/>
    <w:multiLevelType w:val="singleLevel"/>
    <w:tmpl w:val="8CFE72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1">
    <w:nsid w:val="FFFFFF81"/>
    <w:multiLevelType w:val="singleLevel"/>
    <w:tmpl w:val="06C4E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1">
    <w:nsid w:val="FFFFFF82"/>
    <w:multiLevelType w:val="singleLevel"/>
    <w:tmpl w:val="381ABE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1">
    <w:nsid w:val="FFFFFF83"/>
    <w:multiLevelType w:val="singleLevel"/>
    <w:tmpl w:val="5D60A5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1">
    <w:nsid w:val="FFFFFF88"/>
    <w:multiLevelType w:val="singleLevel"/>
    <w:tmpl w:val="2D543E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1">
    <w:nsid w:val="FFFFFF89"/>
    <w:multiLevelType w:val="singleLevel"/>
    <w:tmpl w:val="D2CEA0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9DF0CD2"/>
    <w:multiLevelType w:val="hybridMultilevel"/>
    <w:tmpl w:val="7444CF00"/>
    <w:lvl w:ilvl="0" w:tplc="D84800D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E372A9"/>
    <w:multiLevelType w:val="hybridMultilevel"/>
    <w:tmpl w:val="3F42198A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285D17"/>
    <w:multiLevelType w:val="hybridMultilevel"/>
    <w:tmpl w:val="E24E79F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4D63F3"/>
    <w:multiLevelType w:val="hybridMultilevel"/>
    <w:tmpl w:val="7EE46F28"/>
    <w:lvl w:ilvl="0" w:tplc="B8EEF6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53D15"/>
    <w:multiLevelType w:val="hybridMultilevel"/>
    <w:tmpl w:val="32C2C77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755CFC"/>
    <w:multiLevelType w:val="hybridMultilevel"/>
    <w:tmpl w:val="D49296CC"/>
    <w:lvl w:ilvl="0" w:tplc="0426000F">
      <w:start w:val="1"/>
      <w:numFmt w:val="decimal"/>
      <w:lvlText w:val="%1."/>
      <w:lvlJc w:val="left"/>
      <w:pPr>
        <w:ind w:left="1146" w:hanging="360"/>
      </w:pPr>
    </w:lvl>
    <w:lvl w:ilvl="1" w:tplc="04260019" w:tentative="1">
      <w:start w:val="1"/>
      <w:numFmt w:val="lowerLetter"/>
      <w:lvlText w:val="%2."/>
      <w:lvlJc w:val="left"/>
      <w:pPr>
        <w:ind w:left="1866" w:hanging="360"/>
      </w:pPr>
    </w:lvl>
    <w:lvl w:ilvl="2" w:tplc="0426001B" w:tentative="1">
      <w:start w:val="1"/>
      <w:numFmt w:val="lowerRoman"/>
      <w:lvlText w:val="%3."/>
      <w:lvlJc w:val="right"/>
      <w:pPr>
        <w:ind w:left="2586" w:hanging="180"/>
      </w:pPr>
    </w:lvl>
    <w:lvl w:ilvl="3" w:tplc="0426000F" w:tentative="1">
      <w:start w:val="1"/>
      <w:numFmt w:val="decimal"/>
      <w:lvlText w:val="%4."/>
      <w:lvlJc w:val="left"/>
      <w:pPr>
        <w:ind w:left="3306" w:hanging="360"/>
      </w:pPr>
    </w:lvl>
    <w:lvl w:ilvl="4" w:tplc="04260019" w:tentative="1">
      <w:start w:val="1"/>
      <w:numFmt w:val="lowerLetter"/>
      <w:lvlText w:val="%5."/>
      <w:lvlJc w:val="left"/>
      <w:pPr>
        <w:ind w:left="4026" w:hanging="360"/>
      </w:pPr>
    </w:lvl>
    <w:lvl w:ilvl="5" w:tplc="0426001B" w:tentative="1">
      <w:start w:val="1"/>
      <w:numFmt w:val="lowerRoman"/>
      <w:lvlText w:val="%6."/>
      <w:lvlJc w:val="right"/>
      <w:pPr>
        <w:ind w:left="4746" w:hanging="180"/>
      </w:pPr>
    </w:lvl>
    <w:lvl w:ilvl="6" w:tplc="0426000F" w:tentative="1">
      <w:start w:val="1"/>
      <w:numFmt w:val="decimal"/>
      <w:lvlText w:val="%7."/>
      <w:lvlJc w:val="left"/>
      <w:pPr>
        <w:ind w:left="5466" w:hanging="360"/>
      </w:pPr>
    </w:lvl>
    <w:lvl w:ilvl="7" w:tplc="04260019" w:tentative="1">
      <w:start w:val="1"/>
      <w:numFmt w:val="lowerLetter"/>
      <w:lvlText w:val="%8."/>
      <w:lvlJc w:val="left"/>
      <w:pPr>
        <w:ind w:left="6186" w:hanging="360"/>
      </w:pPr>
    </w:lvl>
    <w:lvl w:ilvl="8" w:tplc="042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D587926"/>
    <w:multiLevelType w:val="hybridMultilevel"/>
    <w:tmpl w:val="3E828A2C"/>
    <w:lvl w:ilvl="0" w:tplc="042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3"/>
  </w:num>
  <w:num w:numId="13">
    <w:abstractNumId w:val="16"/>
  </w:num>
  <w:num w:numId="14">
    <w:abstractNumId w:val="14"/>
  </w:num>
  <w:num w:numId="15">
    <w:abstractNumId w:val="12"/>
  </w:num>
  <w:num w:numId="16">
    <w:abstractNumId w:val="17"/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DE2"/>
    <w:rsid w:val="00006384"/>
    <w:rsid w:val="000229FC"/>
    <w:rsid w:val="00030349"/>
    <w:rsid w:val="000317E3"/>
    <w:rsid w:val="00040006"/>
    <w:rsid w:val="000B604A"/>
    <w:rsid w:val="000E0474"/>
    <w:rsid w:val="000E1AF2"/>
    <w:rsid w:val="000F3094"/>
    <w:rsid w:val="00104D34"/>
    <w:rsid w:val="00112EE5"/>
    <w:rsid w:val="00124173"/>
    <w:rsid w:val="0016022D"/>
    <w:rsid w:val="00164123"/>
    <w:rsid w:val="001B277B"/>
    <w:rsid w:val="001B3509"/>
    <w:rsid w:val="001D7BFB"/>
    <w:rsid w:val="00223223"/>
    <w:rsid w:val="00227501"/>
    <w:rsid w:val="0027129F"/>
    <w:rsid w:val="0027210E"/>
    <w:rsid w:val="00275B9E"/>
    <w:rsid w:val="002A6406"/>
    <w:rsid w:val="002C40E4"/>
    <w:rsid w:val="002E1474"/>
    <w:rsid w:val="00300F82"/>
    <w:rsid w:val="00354425"/>
    <w:rsid w:val="00371BB5"/>
    <w:rsid w:val="003E46E2"/>
    <w:rsid w:val="004638FD"/>
    <w:rsid w:val="004943F8"/>
    <w:rsid w:val="004B1A86"/>
    <w:rsid w:val="004B7D68"/>
    <w:rsid w:val="004D51A1"/>
    <w:rsid w:val="00535564"/>
    <w:rsid w:val="00547597"/>
    <w:rsid w:val="00567DAE"/>
    <w:rsid w:val="005751B7"/>
    <w:rsid w:val="005C2DE2"/>
    <w:rsid w:val="005F1953"/>
    <w:rsid w:val="00620CFE"/>
    <w:rsid w:val="006348D2"/>
    <w:rsid w:val="00663C3A"/>
    <w:rsid w:val="006B24A4"/>
    <w:rsid w:val="006B6864"/>
    <w:rsid w:val="00732549"/>
    <w:rsid w:val="00780046"/>
    <w:rsid w:val="007A5585"/>
    <w:rsid w:val="007A7FA7"/>
    <w:rsid w:val="007B3BA5"/>
    <w:rsid w:val="007C0CCE"/>
    <w:rsid w:val="007D278A"/>
    <w:rsid w:val="007E4D1F"/>
    <w:rsid w:val="007E71A8"/>
    <w:rsid w:val="00815277"/>
    <w:rsid w:val="0086045E"/>
    <w:rsid w:val="00874726"/>
    <w:rsid w:val="00876C21"/>
    <w:rsid w:val="00881F8D"/>
    <w:rsid w:val="008A2989"/>
    <w:rsid w:val="008F11E4"/>
    <w:rsid w:val="009962C1"/>
    <w:rsid w:val="00A546CB"/>
    <w:rsid w:val="00A909EE"/>
    <w:rsid w:val="00A95BEA"/>
    <w:rsid w:val="00AA32E6"/>
    <w:rsid w:val="00AD226E"/>
    <w:rsid w:val="00AE4CC0"/>
    <w:rsid w:val="00B3345E"/>
    <w:rsid w:val="00B43165"/>
    <w:rsid w:val="00B443CA"/>
    <w:rsid w:val="00B54DDB"/>
    <w:rsid w:val="00B6371E"/>
    <w:rsid w:val="00B72C82"/>
    <w:rsid w:val="00B84874"/>
    <w:rsid w:val="00BD7AEE"/>
    <w:rsid w:val="00C47F57"/>
    <w:rsid w:val="00C60134"/>
    <w:rsid w:val="00C91AAC"/>
    <w:rsid w:val="00D21FA6"/>
    <w:rsid w:val="00D366AA"/>
    <w:rsid w:val="00D43DE8"/>
    <w:rsid w:val="00E02B26"/>
    <w:rsid w:val="00E31AA8"/>
    <w:rsid w:val="00E35FB6"/>
    <w:rsid w:val="00E365CE"/>
    <w:rsid w:val="00E441A6"/>
    <w:rsid w:val="00E52D78"/>
    <w:rsid w:val="00E56EAB"/>
    <w:rsid w:val="00E7353C"/>
    <w:rsid w:val="00EA66EA"/>
    <w:rsid w:val="00EF6131"/>
    <w:rsid w:val="00F146B6"/>
    <w:rsid w:val="00F14FE9"/>
    <w:rsid w:val="00F9007F"/>
    <w:rsid w:val="00FC3330"/>
    <w:rsid w:val="00FD286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2DF6B12A"/>
  <w15:docId w15:val="{AA0CAA9C-27F1-4817-89D0-A1781AAFC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  <w:pPr>
      <w:widowControl w:val="0"/>
      <w:spacing w:after="200" w:line="276" w:lineRule="auto"/>
    </w:pPr>
    <w:rPr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3E46E2"/>
    <w:pPr>
      <w:keepNext/>
      <w:widowControl/>
      <w:spacing w:after="0" w:line="240" w:lineRule="auto"/>
      <w:ind w:right="-710"/>
      <w:jc w:val="both"/>
      <w:outlineLvl w:val="1"/>
    </w:pPr>
    <w:rPr>
      <w:rFonts w:ascii="Times New Roman" w:eastAsia="Times New Roman" w:hAnsi="Times New Roman"/>
      <w:b/>
      <w:bCs/>
      <w:sz w:val="24"/>
      <w:szCs w:val="24"/>
      <w:lang w:val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15277"/>
  </w:style>
  <w:style w:type="paragraph" w:styleId="Footer">
    <w:name w:val="footer"/>
    <w:basedOn w:val="Normal"/>
    <w:link w:val="FooterChar"/>
    <w:uiPriority w:val="99"/>
    <w:unhideWhenUsed/>
    <w:rsid w:val="0081527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5277"/>
  </w:style>
  <w:style w:type="character" w:customStyle="1" w:styleId="body1">
    <w:name w:val="body1"/>
    <w:rsid w:val="00D21FA6"/>
    <w:rPr>
      <w:rFonts w:ascii="Verdana" w:hAnsi="Verdana" w:hint="default"/>
      <w:color w:val="000000"/>
      <w:sz w:val="14"/>
      <w:szCs w:val="14"/>
    </w:rPr>
  </w:style>
  <w:style w:type="character" w:styleId="Hyperlink">
    <w:name w:val="Hyperlink"/>
    <w:uiPriority w:val="99"/>
    <w:unhideWhenUsed/>
    <w:rsid w:val="00D21FA6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21FA6"/>
    <w:pPr>
      <w:widowControl/>
      <w:spacing w:after="0" w:line="240" w:lineRule="auto"/>
    </w:pPr>
    <w:rPr>
      <w:szCs w:val="21"/>
      <w:lang w:val="lv-LV"/>
    </w:rPr>
  </w:style>
  <w:style w:type="character" w:customStyle="1" w:styleId="PlainTextChar">
    <w:name w:val="Plain Text Char"/>
    <w:link w:val="PlainText"/>
    <w:uiPriority w:val="99"/>
    <w:semiHidden/>
    <w:rsid w:val="00D21FA6"/>
    <w:rPr>
      <w:rFonts w:ascii="Calibri" w:eastAsia="Calibri" w:hAnsi="Calibri" w:cs="Times New Roman"/>
      <w:szCs w:val="21"/>
      <w:lang w:val="lv-LV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03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0349"/>
    <w:rPr>
      <w:rFonts w:ascii="Tahoma" w:hAnsi="Tahoma" w:cs="Tahoma"/>
      <w:sz w:val="16"/>
      <w:szCs w:val="16"/>
    </w:rPr>
  </w:style>
  <w:style w:type="paragraph" w:customStyle="1" w:styleId="Adresats">
    <w:name w:val="Adresats"/>
    <w:basedOn w:val="Normal"/>
    <w:rsid w:val="00C60134"/>
    <w:pPr>
      <w:widowControl/>
      <w:spacing w:after="0" w:line="240" w:lineRule="auto"/>
      <w:ind w:firstLine="6300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paragraph" w:customStyle="1" w:styleId="Atklasts">
    <w:name w:val="Atklasts"/>
    <w:basedOn w:val="Normal"/>
    <w:rsid w:val="00C60134"/>
    <w:pPr>
      <w:widowControl/>
      <w:spacing w:after="0" w:line="240" w:lineRule="auto"/>
      <w:jc w:val="both"/>
    </w:pPr>
    <w:rPr>
      <w:rFonts w:ascii="Times New Roman" w:eastAsia="Times New Roman" w:hAnsi="Times New Roman"/>
      <w:b/>
      <w:bCs/>
      <w:sz w:val="24"/>
      <w:szCs w:val="24"/>
      <w:lang w:val="lv-LV"/>
    </w:rPr>
  </w:style>
  <w:style w:type="paragraph" w:customStyle="1" w:styleId="Teksts">
    <w:name w:val="Teksts"/>
    <w:basedOn w:val="Normal"/>
    <w:rsid w:val="00C60134"/>
    <w:pPr>
      <w:widowControl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paragraph" w:customStyle="1" w:styleId="Rekviziti">
    <w:name w:val="Rekviziti"/>
    <w:basedOn w:val="Normal"/>
    <w:rsid w:val="00C60134"/>
    <w:pPr>
      <w:widowControl/>
      <w:spacing w:after="0" w:line="240" w:lineRule="auto"/>
      <w:ind w:right="-710"/>
    </w:pPr>
    <w:rPr>
      <w:rFonts w:ascii="Times New Roman" w:eastAsia="Times New Roman" w:hAnsi="Times New Roman"/>
      <w:sz w:val="20"/>
      <w:szCs w:val="24"/>
      <w:lang w:val="lv-LV"/>
    </w:rPr>
  </w:style>
  <w:style w:type="character" w:customStyle="1" w:styleId="normaltextrun">
    <w:name w:val="normaltextrun"/>
    <w:basedOn w:val="DefaultParagraphFont"/>
    <w:rsid w:val="00874726"/>
  </w:style>
  <w:style w:type="paragraph" w:customStyle="1" w:styleId="paragraph">
    <w:name w:val="paragraph"/>
    <w:basedOn w:val="Normal"/>
    <w:rsid w:val="006348D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character" w:customStyle="1" w:styleId="eop">
    <w:name w:val="eop"/>
    <w:basedOn w:val="DefaultParagraphFont"/>
    <w:rsid w:val="006348D2"/>
  </w:style>
  <w:style w:type="character" w:customStyle="1" w:styleId="Heading2Char">
    <w:name w:val="Heading 2 Char"/>
    <w:basedOn w:val="DefaultParagraphFont"/>
    <w:link w:val="Heading2"/>
    <w:rsid w:val="003E46E2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BodyText">
    <w:name w:val="Body Text"/>
    <w:basedOn w:val="Normal"/>
    <w:link w:val="BodyTextChar"/>
    <w:rsid w:val="003E46E2"/>
    <w:pPr>
      <w:widowControl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3E46E2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odyText2">
    <w:name w:val="Body Text 2"/>
    <w:basedOn w:val="Normal"/>
    <w:link w:val="BodyText2Char"/>
    <w:rsid w:val="003E46E2"/>
    <w:pPr>
      <w:widowControl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lv-LV"/>
    </w:rPr>
  </w:style>
  <w:style w:type="character" w:customStyle="1" w:styleId="BodyText2Char">
    <w:name w:val="Body Text 2 Char"/>
    <w:basedOn w:val="DefaultParagraphFont"/>
    <w:link w:val="BodyText2"/>
    <w:rsid w:val="003E46E2"/>
    <w:rPr>
      <w:rFonts w:ascii="Times New Roman" w:eastAsia="Times New Roman" w:hAnsi="Times New Roman"/>
      <w:sz w:val="24"/>
      <w:szCs w:val="24"/>
      <w:lang w:eastAsia="en-US"/>
    </w:rPr>
  </w:style>
  <w:style w:type="paragraph" w:styleId="BodyText3">
    <w:name w:val="Body Text 3"/>
    <w:basedOn w:val="Normal"/>
    <w:link w:val="BodyText3Char"/>
    <w:rsid w:val="003E46E2"/>
    <w:pPr>
      <w:widowControl/>
      <w:spacing w:after="0" w:line="240" w:lineRule="auto"/>
      <w:ind w:right="855"/>
      <w:jc w:val="both"/>
    </w:pPr>
    <w:rPr>
      <w:rFonts w:ascii="Times New Roman" w:eastAsia="Times New Roman" w:hAnsi="Times New Roman"/>
      <w:bCs/>
      <w:position w:val="10"/>
      <w:sz w:val="28"/>
      <w:szCs w:val="20"/>
      <w:lang w:val="lv-LV"/>
    </w:rPr>
  </w:style>
  <w:style w:type="character" w:customStyle="1" w:styleId="BodyText3Char">
    <w:name w:val="Body Text 3 Char"/>
    <w:basedOn w:val="DefaultParagraphFont"/>
    <w:link w:val="BodyText3"/>
    <w:rsid w:val="003E46E2"/>
    <w:rPr>
      <w:rFonts w:ascii="Times New Roman" w:eastAsia="Times New Roman" w:hAnsi="Times New Roman"/>
      <w:bCs/>
      <w:position w:val="10"/>
      <w:sz w:val="28"/>
      <w:lang w:eastAsia="en-US"/>
    </w:rPr>
  </w:style>
  <w:style w:type="paragraph" w:styleId="NormalWeb">
    <w:name w:val="Normal (Web)"/>
    <w:basedOn w:val="Normal"/>
    <w:uiPriority w:val="99"/>
    <w:unhideWhenUsed/>
    <w:rsid w:val="003E46E2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lv-LV" w:eastAsia="lv-LV"/>
    </w:rPr>
  </w:style>
  <w:style w:type="character" w:styleId="UnresolvedMention">
    <w:name w:val="Unresolved Mention"/>
    <w:basedOn w:val="DefaultParagraphFont"/>
    <w:uiPriority w:val="99"/>
    <w:rsid w:val="000E1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6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dars.Deaks@csb.gov.lv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sp.gov.lv/statistikaspado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Purvina\AppData\Local\Temp\notes6E4BBA\~256874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~2568744</Template>
  <TotalTime>116</TotalTime>
  <Pages>2</Pages>
  <Words>1966</Words>
  <Characters>1122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CSP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Gunta Purvina</dc:creator>
  <cp:lastModifiedBy>Madars Deaks</cp:lastModifiedBy>
  <cp:revision>30</cp:revision>
  <cp:lastPrinted>2014-12-19T12:26:00Z</cp:lastPrinted>
  <dcterms:created xsi:type="dcterms:W3CDTF">2020-06-12T07:49:00Z</dcterms:created>
  <dcterms:modified xsi:type="dcterms:W3CDTF">2021-03-29T06:17:00Z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2014-11-05T00:00:00Z</vt:filetime>
  </property>
  <property fmtid="{D5CDD505-2E9C-101B-9397-08002B2CF9AE}" pid="3" name="LastSaved">
    <vt:filetime>2014-11-05T00:00:00Z</vt:filetime>
  </property>
</Properties>
</file>