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13FD6" w14:textId="77777777" w:rsidR="00C60134" w:rsidRPr="004B1A86" w:rsidRDefault="0027129F" w:rsidP="00C60134">
      <w:pPr>
        <w:pStyle w:val="Rekviziti"/>
        <w:ind w:right="0"/>
        <w:jc w:val="center"/>
      </w:pPr>
      <w:bookmarkStart w:id="0" w:name="Vēstule"/>
      <w:r w:rsidRPr="004B1A86">
        <w:t>Rīgā</w:t>
      </w:r>
      <w:bookmarkEnd w:id="0"/>
    </w:p>
    <w:p w14:paraId="1B3AABD1" w14:textId="77777777" w:rsidR="005751B7" w:rsidRPr="004B1A86" w:rsidRDefault="005751B7" w:rsidP="00C60134">
      <w:pPr>
        <w:pStyle w:val="Rekviziti"/>
        <w:ind w:right="0"/>
        <w:jc w:val="center"/>
      </w:pPr>
    </w:p>
    <w:p w14:paraId="17B1A50E" w14:textId="77777777" w:rsidR="003E46E2" w:rsidRPr="004B1A86" w:rsidRDefault="003E46E2" w:rsidP="003E46E2">
      <w:pPr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4B1A86">
        <w:rPr>
          <w:rFonts w:ascii="Times New Roman" w:hAnsi="Times New Roman"/>
          <w:b/>
          <w:sz w:val="24"/>
          <w:szCs w:val="24"/>
          <w:lang w:val="lv-LV"/>
        </w:rPr>
        <w:t>STATISTIKAS PADOMES SANĀKSMES PROTOKOLS</w:t>
      </w:r>
    </w:p>
    <w:p w14:paraId="1515C848" w14:textId="4DBD16F8" w:rsidR="003E46E2" w:rsidRPr="004B1A86" w:rsidRDefault="003E46E2" w:rsidP="003E46E2">
      <w:pPr>
        <w:jc w:val="center"/>
        <w:rPr>
          <w:rFonts w:ascii="Times New Roman" w:hAnsi="Times New Roman"/>
          <w:bCs/>
          <w:sz w:val="24"/>
          <w:szCs w:val="24"/>
          <w:lang w:val="lv-LV"/>
        </w:rPr>
      </w:pPr>
      <w:r w:rsidRPr="004B1A86">
        <w:rPr>
          <w:rFonts w:ascii="Times New Roman" w:hAnsi="Times New Roman"/>
          <w:bCs/>
          <w:sz w:val="24"/>
          <w:szCs w:val="24"/>
          <w:lang w:val="lv-LV"/>
        </w:rPr>
        <w:t xml:space="preserve">Nr. </w:t>
      </w:r>
      <w:r w:rsidR="00C53A52">
        <w:rPr>
          <w:rFonts w:ascii="Times New Roman" w:hAnsi="Times New Roman"/>
          <w:bCs/>
          <w:sz w:val="24"/>
          <w:szCs w:val="24"/>
          <w:lang w:val="lv-LV"/>
        </w:rPr>
        <w:t>2</w:t>
      </w:r>
      <w:r w:rsidRPr="004B1A86">
        <w:rPr>
          <w:rFonts w:ascii="Times New Roman" w:hAnsi="Times New Roman"/>
          <w:bCs/>
          <w:sz w:val="24"/>
          <w:szCs w:val="24"/>
          <w:lang w:val="lv-LV"/>
        </w:rPr>
        <w:t>/2020</w:t>
      </w:r>
    </w:p>
    <w:p w14:paraId="7FB11C7D" w14:textId="3F416F6F" w:rsidR="003E46E2" w:rsidRPr="004B1A86" w:rsidRDefault="003E46E2" w:rsidP="003E46E2">
      <w:pPr>
        <w:jc w:val="both"/>
        <w:rPr>
          <w:rFonts w:ascii="Times New Roman" w:hAnsi="Times New Roman"/>
          <w:sz w:val="24"/>
          <w:szCs w:val="24"/>
          <w:lang w:val="lv-LV"/>
        </w:rPr>
      </w:pPr>
      <w:r w:rsidRPr="004B1A86">
        <w:rPr>
          <w:rFonts w:ascii="Times New Roman" w:hAnsi="Times New Roman"/>
          <w:sz w:val="24"/>
          <w:szCs w:val="24"/>
          <w:lang w:val="lv-LV"/>
        </w:rPr>
        <w:t xml:space="preserve">Rīgā </w:t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="00C53A52">
        <w:rPr>
          <w:rFonts w:ascii="Times New Roman" w:hAnsi="Times New Roman"/>
          <w:sz w:val="24"/>
          <w:szCs w:val="24"/>
          <w:lang w:val="lv-LV"/>
        </w:rPr>
        <w:tab/>
      </w:r>
      <w:r w:rsidR="00C53A52">
        <w:rPr>
          <w:rFonts w:ascii="Times New Roman" w:hAnsi="Times New Roman"/>
          <w:sz w:val="24"/>
          <w:szCs w:val="24"/>
          <w:lang w:val="lv-LV"/>
        </w:rPr>
        <w:tab/>
      </w:r>
      <w:r w:rsidR="00C53A52" w:rsidRPr="004B1A86"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4B1A86">
        <w:rPr>
          <w:rFonts w:ascii="Times New Roman" w:hAnsi="Times New Roman"/>
          <w:sz w:val="24"/>
          <w:szCs w:val="24"/>
          <w:lang w:val="lv-LV"/>
        </w:rPr>
        <w:t xml:space="preserve">2020. gada </w:t>
      </w:r>
      <w:r w:rsidR="00C53A52">
        <w:rPr>
          <w:rFonts w:ascii="Times New Roman" w:hAnsi="Times New Roman"/>
          <w:sz w:val="24"/>
          <w:szCs w:val="24"/>
          <w:lang w:val="lv-LV"/>
        </w:rPr>
        <w:t>18. septembrī</w:t>
      </w:r>
    </w:p>
    <w:p w14:paraId="489ED94D" w14:textId="6059197D" w:rsidR="003E46E2" w:rsidRPr="004B1A86" w:rsidRDefault="003E46E2" w:rsidP="003E46E2">
      <w:pPr>
        <w:pStyle w:val="BodyText3"/>
        <w:ind w:right="-26"/>
        <w:rPr>
          <w:sz w:val="24"/>
          <w:szCs w:val="24"/>
        </w:rPr>
      </w:pPr>
      <w:r w:rsidRPr="004B1A86">
        <w:rPr>
          <w:sz w:val="24"/>
          <w:szCs w:val="24"/>
        </w:rPr>
        <w:tab/>
        <w:t>Statistikas padomes protokols sastādīts saskaņā ar Statistikas padomes nolikuma 12. punktu un 14.1. apakšpunktu.</w:t>
      </w:r>
    </w:p>
    <w:p w14:paraId="44314F07" w14:textId="1F7B3184" w:rsidR="003E46E2" w:rsidRPr="004B1A86" w:rsidRDefault="003E46E2" w:rsidP="007A5585">
      <w:pPr>
        <w:pStyle w:val="BodyText3"/>
        <w:ind w:right="-26" w:firstLine="709"/>
        <w:rPr>
          <w:sz w:val="24"/>
          <w:szCs w:val="24"/>
        </w:rPr>
      </w:pPr>
      <w:r w:rsidRPr="004B1A86">
        <w:rPr>
          <w:sz w:val="24"/>
          <w:szCs w:val="24"/>
        </w:rPr>
        <w:t>Sanāksmē piedalās šādi Statistikas padomes (turpmāk – Padome) locekļi un pieaicinātās personas:</w:t>
      </w:r>
    </w:p>
    <w:tbl>
      <w:tblPr>
        <w:tblpPr w:leftFromText="180" w:rightFromText="180" w:vertAnchor="text" w:tblpX="-142" w:tblpY="1"/>
        <w:tblOverlap w:val="never"/>
        <w:tblW w:w="9564" w:type="dxa"/>
        <w:tblLook w:val="0000" w:firstRow="0" w:lastRow="0" w:firstColumn="0" w:lastColumn="0" w:noHBand="0" w:noVBand="0"/>
      </w:tblPr>
      <w:tblGrid>
        <w:gridCol w:w="3768"/>
        <w:gridCol w:w="5796"/>
      </w:tblGrid>
      <w:tr w:rsidR="003E46E2" w:rsidRPr="004B1A86" w14:paraId="0FF9C23A" w14:textId="77777777" w:rsidTr="007A5585">
        <w:trPr>
          <w:trHeight w:val="3"/>
        </w:trPr>
        <w:tc>
          <w:tcPr>
            <w:tcW w:w="3768" w:type="dxa"/>
          </w:tcPr>
          <w:p w14:paraId="32B192F0" w14:textId="77777777" w:rsidR="003E46E2" w:rsidRPr="004B1A86" w:rsidRDefault="003E46E2" w:rsidP="00C76EDA">
            <w:pPr>
              <w:pStyle w:val="Heading2"/>
            </w:pPr>
            <w:r w:rsidRPr="004B1A86">
              <w:t>Sanāksmi vada:</w:t>
            </w:r>
          </w:p>
        </w:tc>
        <w:tc>
          <w:tcPr>
            <w:tcW w:w="5796" w:type="dxa"/>
          </w:tcPr>
          <w:p w14:paraId="615EE165" w14:textId="77777777" w:rsidR="003E46E2" w:rsidRPr="004B1A86" w:rsidRDefault="003E46E2" w:rsidP="00C76EDA">
            <w:pPr>
              <w:spacing w:after="0" w:line="240" w:lineRule="auto"/>
              <w:ind w:right="-710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3E46E2" w:rsidRPr="004B1A86" w14:paraId="08AC72DB" w14:textId="77777777" w:rsidTr="007A5585">
        <w:trPr>
          <w:trHeight w:val="4"/>
        </w:trPr>
        <w:tc>
          <w:tcPr>
            <w:tcW w:w="3768" w:type="dxa"/>
          </w:tcPr>
          <w:p w14:paraId="7B9CD913" w14:textId="77777777" w:rsidR="003E46E2" w:rsidRPr="004B1A86" w:rsidRDefault="003E46E2" w:rsidP="00C76EDA">
            <w:pPr>
              <w:spacing w:after="0" w:line="240" w:lineRule="auto"/>
              <w:ind w:right="-71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Padomes priekšsēdētāja</w:t>
            </w: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ab/>
            </w:r>
          </w:p>
        </w:tc>
        <w:tc>
          <w:tcPr>
            <w:tcW w:w="5796" w:type="dxa"/>
          </w:tcPr>
          <w:p w14:paraId="4B409BF9" w14:textId="77777777" w:rsidR="003E46E2" w:rsidRPr="004B1A86" w:rsidRDefault="003E46E2" w:rsidP="00C76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A. Žīgure - Centrālās statistikas pārvaldes (Pārvalde) pārstāve.</w:t>
            </w:r>
          </w:p>
        </w:tc>
      </w:tr>
      <w:tr w:rsidR="003E46E2" w:rsidRPr="004B1A86" w14:paraId="53AD331E" w14:textId="77777777" w:rsidTr="007A5585">
        <w:trPr>
          <w:trHeight w:val="95"/>
        </w:trPr>
        <w:tc>
          <w:tcPr>
            <w:tcW w:w="3768" w:type="dxa"/>
          </w:tcPr>
          <w:p w14:paraId="5ABEF567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</w:pPr>
          </w:p>
          <w:p w14:paraId="6AD952F2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  <w:t xml:space="preserve">Sanāksmē piedalās </w:t>
            </w:r>
          </w:p>
          <w:p w14:paraId="2E5008A6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  <w:t>Padomes locekļi</w:t>
            </w:r>
            <w:r w:rsidRPr="004B1A86">
              <w:rPr>
                <w:rFonts w:ascii="Times New Roman" w:hAnsi="Times New Roman"/>
                <w:bCs/>
                <w:sz w:val="24"/>
                <w:szCs w:val="24"/>
                <w:lang w:val="lv-LV"/>
              </w:rPr>
              <w:t>:</w:t>
            </w:r>
          </w:p>
          <w:p w14:paraId="4F689029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96F5626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3F48E72A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6AD91DBB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26568938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60DAED9A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49DA18FE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4EFD9F44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2D3C91E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41D786CC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45B268A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37E23B39" w14:textId="77777777" w:rsidR="003E46E2" w:rsidRPr="004B1A86" w:rsidRDefault="003E46E2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D06D14B" w14:textId="77777777" w:rsidR="003E46E2" w:rsidRPr="004B1A86" w:rsidRDefault="003E46E2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998376A" w14:textId="77777777" w:rsidR="003E46E2" w:rsidRPr="004B1A86" w:rsidRDefault="003E46E2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52733EB7" w14:textId="77777777" w:rsidR="0016022D" w:rsidRPr="004B1A86" w:rsidRDefault="0016022D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5D07DEE" w14:textId="77777777" w:rsidR="0016022D" w:rsidRPr="004B1A86" w:rsidRDefault="0016022D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6B9C9F10" w14:textId="77777777" w:rsidR="0016022D" w:rsidRPr="004B1A86" w:rsidRDefault="0016022D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D86F86D" w14:textId="77777777" w:rsidR="004B1A86" w:rsidRDefault="004B1A86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F797FEC" w14:textId="295F8B45" w:rsidR="007A5585" w:rsidRDefault="007A5585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516E9BD3" w14:textId="77777777" w:rsidR="00C53A52" w:rsidRDefault="00C53A52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2F929914" w14:textId="796414A9" w:rsidR="003E46E2" w:rsidRPr="004B1A86" w:rsidRDefault="003E46E2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Pieaicinātie Pārvaldes nodarbinātie:</w:t>
            </w:r>
          </w:p>
          <w:p w14:paraId="26075741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2AB1AEE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934C66B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8ACEC48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1CF18F34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A0F79E8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3EC4A614" w14:textId="77777777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25CE50CE" w14:textId="77777777" w:rsidR="007C0CCE" w:rsidRPr="004B1A86" w:rsidRDefault="007C0CCE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290EFF2" w14:textId="77777777" w:rsidR="007A5585" w:rsidRDefault="007A5585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8156DE8" w14:textId="77777777" w:rsidR="007A5585" w:rsidRDefault="007A5585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4878E57F" w14:textId="77777777" w:rsidR="007A5585" w:rsidRDefault="007A5585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19241D38" w14:textId="0FC9B6DD" w:rsidR="003E46E2" w:rsidRPr="004B1A86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Citi pieaicinātie:</w:t>
            </w:r>
          </w:p>
        </w:tc>
        <w:tc>
          <w:tcPr>
            <w:tcW w:w="5796" w:type="dxa"/>
          </w:tcPr>
          <w:p w14:paraId="1981998E" w14:textId="77777777" w:rsidR="003E46E2" w:rsidRPr="004B1A86" w:rsidRDefault="003E46E2" w:rsidP="00C76ED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  <w:p w14:paraId="3E77CB38" w14:textId="5D06D56A" w:rsidR="00C53A52" w:rsidRDefault="00C53A52" w:rsidP="00C53A52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I. </w:t>
            </w:r>
            <w:proofErr w:type="spellStart"/>
            <w:r>
              <w:rPr>
                <w:sz w:val="24"/>
                <w:szCs w:val="24"/>
              </w:rPr>
              <w:t>Skarbnieks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B3429">
              <w:rPr>
                <w:sz w:val="24"/>
                <w:szCs w:val="24"/>
              </w:rPr>
              <w:t>- Latvijas Bankas (LB) pārstāvis</w:t>
            </w:r>
            <w:r>
              <w:rPr>
                <w:sz w:val="24"/>
                <w:szCs w:val="24"/>
              </w:rPr>
              <w:t xml:space="preserve"> (aizvieto A. Cauni)</w:t>
            </w:r>
            <w:r w:rsidR="001A5BC3">
              <w:rPr>
                <w:sz w:val="24"/>
                <w:szCs w:val="24"/>
              </w:rPr>
              <w:t>.</w:t>
            </w:r>
          </w:p>
          <w:p w14:paraId="6E17FF32" w14:textId="385B9927" w:rsidR="000317E3" w:rsidRPr="004B1A86" w:rsidRDefault="000317E3" w:rsidP="000317E3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  <w:r w:rsidRPr="004B1A86">
              <w:rPr>
                <w:sz w:val="24"/>
                <w:szCs w:val="24"/>
              </w:rPr>
              <w:t>A. Salmiņš - Latvijas Pašvaldību savienības (LPS) pārstāvis</w:t>
            </w:r>
            <w:r w:rsidR="001A5BC3">
              <w:rPr>
                <w:sz w:val="24"/>
                <w:szCs w:val="24"/>
              </w:rPr>
              <w:t>.</w:t>
            </w:r>
          </w:p>
          <w:p w14:paraId="1F7EEC27" w14:textId="2956054C" w:rsidR="000317E3" w:rsidRPr="004B1A86" w:rsidRDefault="000317E3" w:rsidP="000317E3">
            <w:pPr>
              <w:pStyle w:val="BodyText3"/>
              <w:spacing w:after="120"/>
              <w:ind w:right="-26"/>
              <w:rPr>
                <w:rFonts w:eastAsia="Calibri"/>
                <w:bCs w:val="0"/>
                <w:position w:val="0"/>
                <w:sz w:val="24"/>
                <w:szCs w:val="24"/>
              </w:rPr>
            </w:pPr>
            <w:r w:rsidRPr="004B1A86">
              <w:rPr>
                <w:rFonts w:eastAsia="Calibri"/>
                <w:bCs w:val="0"/>
                <w:position w:val="0"/>
                <w:sz w:val="24"/>
                <w:szCs w:val="24"/>
              </w:rPr>
              <w:t>B. Sloka - Latvijas Statistiķu asociācijas pārstāve</w:t>
            </w:r>
            <w:r w:rsidR="004B1A86">
              <w:rPr>
                <w:rFonts w:eastAsia="Calibri"/>
                <w:bCs w:val="0"/>
                <w:position w:val="0"/>
                <w:sz w:val="24"/>
                <w:szCs w:val="24"/>
              </w:rPr>
              <w:t xml:space="preserve"> (LSA</w:t>
            </w:r>
            <w:r w:rsidR="001A5BC3">
              <w:rPr>
                <w:rFonts w:eastAsia="Calibri"/>
                <w:bCs w:val="0"/>
                <w:position w:val="0"/>
                <w:sz w:val="24"/>
                <w:szCs w:val="24"/>
              </w:rPr>
              <w:t>).</w:t>
            </w:r>
            <w:r w:rsidRPr="004B1A86">
              <w:rPr>
                <w:rFonts w:eastAsia="Calibri"/>
                <w:bCs w:val="0"/>
                <w:position w:val="0"/>
                <w:sz w:val="24"/>
                <w:szCs w:val="24"/>
              </w:rPr>
              <w:t xml:space="preserve"> </w:t>
            </w:r>
          </w:p>
          <w:p w14:paraId="373D2E69" w14:textId="38137E8D" w:rsidR="00C53A52" w:rsidRPr="004B1A86" w:rsidRDefault="00C53A52" w:rsidP="00C53A5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J. Krūmiņš – Augstākās izglītības padomes pārstāvis</w:t>
            </w:r>
            <w:r w:rsidR="001A5BC3">
              <w:rPr>
                <w:rFonts w:ascii="Times New Roman" w:hAnsi="Times New Roman"/>
                <w:sz w:val="24"/>
                <w:szCs w:val="24"/>
                <w:lang w:val="lv-LV"/>
              </w:rPr>
              <w:t>.</w:t>
            </w:r>
          </w:p>
          <w:p w14:paraId="412A53ED" w14:textId="6F732F2E" w:rsidR="00C53A52" w:rsidRPr="004B1A86" w:rsidRDefault="00C53A52" w:rsidP="00C53A5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Z. Ķikāns - Zemkopības ministrijas (ZM) pārstāvis</w:t>
            </w:r>
            <w:r w:rsidR="001A5BC3">
              <w:rPr>
                <w:rFonts w:ascii="Times New Roman" w:hAnsi="Times New Roman"/>
                <w:sz w:val="24"/>
                <w:szCs w:val="24"/>
                <w:lang w:val="lv-LV"/>
              </w:rPr>
              <w:t>.</w:t>
            </w:r>
          </w:p>
          <w:p w14:paraId="2AB83A57" w14:textId="7F00595F" w:rsidR="000317E3" w:rsidRPr="004B1A86" w:rsidRDefault="00C53A52" w:rsidP="00C53A52">
            <w:pPr>
              <w:pStyle w:val="NormalWeb"/>
              <w:spacing w:before="0" w:beforeAutospacing="0" w:after="120" w:afterAutospacing="0"/>
              <w:jc w:val="both"/>
            </w:pPr>
            <w:r w:rsidRPr="004B1A86">
              <w:t>J. Salmiņš - Ekonomikas ministrijas (EM) pārstāvis</w:t>
            </w:r>
            <w:r w:rsidR="001A5BC3">
              <w:t>.</w:t>
            </w:r>
          </w:p>
          <w:p w14:paraId="506736A3" w14:textId="6045FBE9" w:rsidR="000317E3" w:rsidRPr="004B1A86" w:rsidRDefault="000317E3" w:rsidP="000317E3">
            <w:pPr>
              <w:pStyle w:val="BodyText2"/>
              <w:spacing w:after="120"/>
            </w:pPr>
            <w:r w:rsidRPr="004B1A86">
              <w:t>J. Hermanis – Latvijas Darba devēju konfederācijas pārstāvis</w:t>
            </w:r>
            <w:r w:rsidR="004B1A86">
              <w:t xml:space="preserve"> (LDDK)</w:t>
            </w:r>
            <w:r w:rsidR="001A5BC3">
              <w:t>.</w:t>
            </w:r>
          </w:p>
          <w:p w14:paraId="4EC96F1E" w14:textId="1C172816" w:rsidR="000317E3" w:rsidRPr="004B1A86" w:rsidRDefault="000317E3" w:rsidP="000317E3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  <w:r w:rsidRPr="004B1A86">
              <w:rPr>
                <w:sz w:val="24"/>
                <w:szCs w:val="24"/>
              </w:rPr>
              <w:t>K. Zvirbulis - Latvijas Tirdzniecības un rūpniecības kameras pārstāvis</w:t>
            </w:r>
            <w:r w:rsidR="004B1A86">
              <w:rPr>
                <w:sz w:val="24"/>
                <w:szCs w:val="24"/>
              </w:rPr>
              <w:t xml:space="preserve"> (LTRK)</w:t>
            </w:r>
            <w:r w:rsidR="001A5BC3">
              <w:rPr>
                <w:sz w:val="24"/>
                <w:szCs w:val="24"/>
              </w:rPr>
              <w:t>.</w:t>
            </w:r>
          </w:p>
          <w:p w14:paraId="32F399DA" w14:textId="52B1E7E6" w:rsidR="000317E3" w:rsidRPr="004B1A86" w:rsidRDefault="000317E3" w:rsidP="000317E3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  <w:r w:rsidRPr="004B1A86">
              <w:rPr>
                <w:sz w:val="24"/>
                <w:szCs w:val="24"/>
              </w:rPr>
              <w:t>L. Dilba - Datu valsts inspekcijas (DVI) pārstāve</w:t>
            </w:r>
            <w:r w:rsidR="001A5BC3">
              <w:rPr>
                <w:sz w:val="24"/>
                <w:szCs w:val="24"/>
              </w:rPr>
              <w:t>.</w:t>
            </w:r>
          </w:p>
          <w:p w14:paraId="40850C09" w14:textId="69265431" w:rsidR="003E46E2" w:rsidRDefault="003E46E2" w:rsidP="00C76EDA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  <w:r w:rsidRPr="004B1A86">
              <w:rPr>
                <w:sz w:val="24"/>
                <w:szCs w:val="24"/>
              </w:rPr>
              <w:t>S. Siliņa - Labklājības ministrijas (LM) pārstāve</w:t>
            </w:r>
            <w:r w:rsidR="00BD7AEE">
              <w:rPr>
                <w:sz w:val="24"/>
                <w:szCs w:val="24"/>
              </w:rPr>
              <w:t>.</w:t>
            </w:r>
          </w:p>
          <w:p w14:paraId="7E78BFD4" w14:textId="77777777" w:rsidR="007A5585" w:rsidRPr="004B1A86" w:rsidRDefault="007A5585" w:rsidP="00C76EDA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</w:p>
          <w:p w14:paraId="7411061A" w14:textId="0EBCB115" w:rsidR="003E46E2" w:rsidRPr="004B1A86" w:rsidRDefault="003E46E2" w:rsidP="00C76EDA">
            <w:pPr>
              <w:pStyle w:val="NormalWeb"/>
              <w:spacing w:before="0" w:beforeAutospacing="0" w:after="120" w:afterAutospacing="0"/>
              <w:jc w:val="both"/>
            </w:pPr>
            <w:r w:rsidRPr="004B1A86">
              <w:t>K. Misāns – Pārvaldes pārstāvis</w:t>
            </w:r>
            <w:r w:rsidR="001A5BC3">
              <w:t>.</w:t>
            </w:r>
          </w:p>
          <w:p w14:paraId="4C24111A" w14:textId="4018E6C4" w:rsidR="003E46E2" w:rsidRDefault="00C53A52" w:rsidP="00C76EDA">
            <w:pPr>
              <w:pStyle w:val="NormalWeb"/>
              <w:spacing w:before="0" w:beforeAutospacing="0" w:after="120" w:afterAutospacing="0"/>
              <w:jc w:val="both"/>
            </w:pPr>
            <w:r>
              <w:t xml:space="preserve">N. </w:t>
            </w:r>
            <w:proofErr w:type="spellStart"/>
            <w:r>
              <w:t>Dubkova</w:t>
            </w:r>
            <w:proofErr w:type="spellEnd"/>
            <w:r w:rsidR="003E46E2" w:rsidRPr="004B1A86">
              <w:t xml:space="preserve"> – Pārvaldes pārstāvis</w:t>
            </w:r>
            <w:r w:rsidR="001A5BC3">
              <w:t>.</w:t>
            </w:r>
          </w:p>
          <w:p w14:paraId="1E77CCC8" w14:textId="10F8E35A" w:rsidR="001A5BC3" w:rsidRPr="004B1A86" w:rsidRDefault="001A5BC3" w:rsidP="00C76EDA">
            <w:pPr>
              <w:pStyle w:val="NormalWeb"/>
              <w:spacing w:before="0" w:beforeAutospacing="0" w:after="120" w:afterAutospacing="0"/>
              <w:jc w:val="both"/>
            </w:pPr>
            <w:r>
              <w:t xml:space="preserve">R. </w:t>
            </w:r>
            <w:proofErr w:type="spellStart"/>
            <w:r>
              <w:t>Melbergs</w:t>
            </w:r>
            <w:proofErr w:type="spellEnd"/>
            <w:r>
              <w:t xml:space="preserve"> – Pārvaldes pārstāvis.</w:t>
            </w:r>
          </w:p>
          <w:p w14:paraId="1EB0DD73" w14:textId="77777777" w:rsidR="003E46E2" w:rsidRPr="004B1A86" w:rsidRDefault="003E46E2" w:rsidP="00C76EDA">
            <w:pPr>
              <w:pStyle w:val="NormalWeb"/>
              <w:spacing w:before="0" w:beforeAutospacing="0" w:after="120" w:afterAutospacing="0"/>
              <w:jc w:val="both"/>
            </w:pPr>
            <w:r w:rsidRPr="004B1A86">
              <w:lastRenderedPageBreak/>
              <w:t xml:space="preserve">J. </w:t>
            </w:r>
            <w:proofErr w:type="spellStart"/>
            <w:r w:rsidRPr="004B1A86">
              <w:t>Minkevica</w:t>
            </w:r>
            <w:proofErr w:type="spellEnd"/>
            <w:r w:rsidRPr="004B1A86">
              <w:t xml:space="preserve"> – Pārvaldes pārstāve;</w:t>
            </w:r>
          </w:p>
          <w:p w14:paraId="022C57CD" w14:textId="77777777" w:rsidR="003E46E2" w:rsidRPr="004B1A86" w:rsidRDefault="003E46E2" w:rsidP="00C76EDA">
            <w:pPr>
              <w:pStyle w:val="NormalWeb"/>
              <w:spacing w:before="0" w:beforeAutospacing="0" w:after="120" w:afterAutospacing="0"/>
              <w:jc w:val="both"/>
            </w:pPr>
            <w:r w:rsidRPr="004B1A86">
              <w:t>I. Začeste - Pārvaldes pārstāve;</w:t>
            </w:r>
          </w:p>
          <w:p w14:paraId="7A3110D6" w14:textId="4CB4386C" w:rsidR="003E46E2" w:rsidRPr="004B1A86" w:rsidRDefault="001A5BC3" w:rsidP="00C76EDA">
            <w:pPr>
              <w:pStyle w:val="NormalWeb"/>
              <w:spacing w:before="0" w:beforeAutospacing="0" w:after="120" w:afterAutospacing="0"/>
              <w:jc w:val="both"/>
            </w:pPr>
            <w:r>
              <w:t>G. Kuzmina</w:t>
            </w:r>
            <w:r w:rsidR="003E46E2" w:rsidRPr="004B1A86">
              <w:t xml:space="preserve"> – Pārvaldes pārstāve;</w:t>
            </w:r>
          </w:p>
          <w:p w14:paraId="475FD8E1" w14:textId="46FCCC07" w:rsidR="003E46E2" w:rsidRPr="004B1A86" w:rsidRDefault="001A5BC3" w:rsidP="00C76EDA">
            <w:pPr>
              <w:pStyle w:val="NormalWeb"/>
              <w:spacing w:before="0" w:beforeAutospacing="0" w:after="120" w:afterAutospacing="0"/>
              <w:jc w:val="both"/>
            </w:pPr>
            <w:r>
              <w:t>U. Ainārs</w:t>
            </w:r>
            <w:r w:rsidR="007C0CCE" w:rsidRPr="004B1A86">
              <w:t xml:space="preserve"> – Pārvaldes pārstāv</w:t>
            </w:r>
            <w:r>
              <w:t>is.</w:t>
            </w:r>
          </w:p>
          <w:p w14:paraId="4E16CA92" w14:textId="77777777" w:rsidR="007A5585" w:rsidRDefault="007A5585" w:rsidP="000317E3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</w:p>
          <w:p w14:paraId="4842CF48" w14:textId="6FE20CED" w:rsidR="000317E3" w:rsidRPr="004B1A86" w:rsidRDefault="000317E3" w:rsidP="000317E3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  <w:r w:rsidRPr="004B1A86">
              <w:rPr>
                <w:sz w:val="24"/>
                <w:szCs w:val="24"/>
              </w:rPr>
              <w:t>M. Pūķis - Latvijas Pašvaldību savienības (LPS) pārstāvis.</w:t>
            </w:r>
          </w:p>
          <w:p w14:paraId="5BA7E947" w14:textId="6DC564AF" w:rsidR="007C0CCE" w:rsidRPr="004B1A86" w:rsidRDefault="007C0CCE" w:rsidP="00C76EDA">
            <w:pPr>
              <w:pStyle w:val="NormalWeb"/>
              <w:spacing w:before="0" w:beforeAutospacing="0" w:after="120" w:afterAutospacing="0"/>
              <w:jc w:val="both"/>
            </w:pPr>
          </w:p>
        </w:tc>
      </w:tr>
      <w:tr w:rsidR="003E46E2" w:rsidRPr="004B1A86" w14:paraId="34B86560" w14:textId="77777777" w:rsidTr="007A5585">
        <w:trPr>
          <w:trHeight w:val="4"/>
        </w:trPr>
        <w:tc>
          <w:tcPr>
            <w:tcW w:w="3768" w:type="dxa"/>
          </w:tcPr>
          <w:p w14:paraId="368ED613" w14:textId="77777777" w:rsidR="003E46E2" w:rsidRPr="004B1A86" w:rsidRDefault="003E46E2" w:rsidP="00C76EDA">
            <w:pPr>
              <w:pStyle w:val="Heading2"/>
              <w:jc w:val="left"/>
            </w:pPr>
            <w:r w:rsidRPr="004B1A86">
              <w:lastRenderedPageBreak/>
              <w:t>Protokolē un videoierakstu veic:</w:t>
            </w:r>
          </w:p>
        </w:tc>
        <w:tc>
          <w:tcPr>
            <w:tcW w:w="5796" w:type="dxa"/>
          </w:tcPr>
          <w:p w14:paraId="20B75804" w14:textId="77777777" w:rsidR="003E46E2" w:rsidRPr="004B1A86" w:rsidRDefault="003E46E2" w:rsidP="00C76EDA">
            <w:pPr>
              <w:spacing w:after="0" w:line="240" w:lineRule="auto"/>
              <w:ind w:right="56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M. Deaks – Pārvaldes pārstāvis.</w:t>
            </w:r>
          </w:p>
        </w:tc>
      </w:tr>
    </w:tbl>
    <w:p w14:paraId="2115D823" w14:textId="77777777" w:rsidR="003E46E2" w:rsidRPr="004B1A86" w:rsidRDefault="003E46E2" w:rsidP="003E46E2">
      <w:pPr>
        <w:pStyle w:val="BodyText3"/>
        <w:spacing w:after="120"/>
        <w:ind w:right="-26"/>
        <w:rPr>
          <w:b/>
          <w:sz w:val="24"/>
          <w:szCs w:val="24"/>
        </w:rPr>
      </w:pPr>
    </w:p>
    <w:p w14:paraId="5E117C66" w14:textId="77777777" w:rsidR="003E46E2" w:rsidRPr="004B1A86" w:rsidRDefault="003E46E2" w:rsidP="003E46E2">
      <w:pPr>
        <w:pStyle w:val="BodyText3"/>
        <w:spacing w:after="120"/>
        <w:ind w:right="-26"/>
        <w:rPr>
          <w:b/>
          <w:sz w:val="24"/>
          <w:szCs w:val="24"/>
        </w:rPr>
      </w:pPr>
      <w:r w:rsidRPr="004B1A86">
        <w:rPr>
          <w:b/>
          <w:sz w:val="24"/>
          <w:szCs w:val="24"/>
        </w:rPr>
        <w:t>Sanāksmē nepiedalās šādi Padomes locekļi:</w:t>
      </w:r>
    </w:p>
    <w:p w14:paraId="3B4DB7D4" w14:textId="4F1DDCB8" w:rsidR="003E46E2" w:rsidRPr="004B1A86" w:rsidRDefault="003E46E2" w:rsidP="003E46E2">
      <w:pPr>
        <w:pStyle w:val="BodyText3"/>
        <w:spacing w:after="120"/>
        <w:ind w:right="-26"/>
        <w:rPr>
          <w:sz w:val="24"/>
          <w:szCs w:val="24"/>
        </w:rPr>
      </w:pPr>
      <w:r w:rsidRPr="004B1A86">
        <w:rPr>
          <w:sz w:val="24"/>
          <w:szCs w:val="24"/>
        </w:rPr>
        <w:t xml:space="preserve">V. </w:t>
      </w:r>
      <w:proofErr w:type="spellStart"/>
      <w:r w:rsidRPr="004B1A86">
        <w:rPr>
          <w:sz w:val="24"/>
          <w:szCs w:val="24"/>
        </w:rPr>
        <w:t>Vesperis</w:t>
      </w:r>
      <w:proofErr w:type="spellEnd"/>
      <w:r w:rsidRPr="004B1A86">
        <w:rPr>
          <w:sz w:val="24"/>
          <w:szCs w:val="24"/>
        </w:rPr>
        <w:t xml:space="preserve"> - </w:t>
      </w:r>
      <w:proofErr w:type="spellStart"/>
      <w:r w:rsidRPr="004B1A86">
        <w:rPr>
          <w:sz w:val="24"/>
          <w:szCs w:val="24"/>
        </w:rPr>
        <w:t>Pārresoru</w:t>
      </w:r>
      <w:proofErr w:type="spellEnd"/>
      <w:r w:rsidRPr="004B1A86">
        <w:rPr>
          <w:sz w:val="24"/>
          <w:szCs w:val="24"/>
        </w:rPr>
        <w:t xml:space="preserve"> koordinācijas centra (PKC) pārstāvis;</w:t>
      </w:r>
    </w:p>
    <w:p w14:paraId="228426BE" w14:textId="24BAD669" w:rsidR="003E46E2" w:rsidRDefault="00C53A52" w:rsidP="003E46E2">
      <w:pPr>
        <w:pStyle w:val="NormalWeb"/>
        <w:spacing w:before="0" w:beforeAutospacing="0" w:after="120" w:afterAutospacing="0"/>
        <w:jc w:val="both"/>
      </w:pPr>
      <w:r w:rsidRPr="004B1A86">
        <w:t>I. Bruņeniece - Vides aizsardzības un reģionālās attīstības ministrijas (VARAM) pārstāve</w:t>
      </w:r>
      <w:r w:rsidR="00673582">
        <w:t>.</w:t>
      </w:r>
    </w:p>
    <w:p w14:paraId="241DD8CD" w14:textId="77777777" w:rsidR="006E7E51" w:rsidRPr="004B1A86" w:rsidRDefault="006E7E51" w:rsidP="003E46E2">
      <w:pPr>
        <w:pStyle w:val="NormalWeb"/>
        <w:spacing w:before="0" w:beforeAutospacing="0" w:after="120" w:afterAutospacing="0"/>
        <w:jc w:val="both"/>
      </w:pPr>
    </w:p>
    <w:p w14:paraId="42CF061D" w14:textId="77777777" w:rsidR="003E46E2" w:rsidRPr="004B1A86" w:rsidRDefault="003E46E2" w:rsidP="003E46E2">
      <w:pPr>
        <w:pStyle w:val="BodyText2"/>
        <w:spacing w:after="120"/>
        <w:rPr>
          <w:b/>
        </w:rPr>
      </w:pPr>
      <w:r w:rsidRPr="004B1A86">
        <w:rPr>
          <w:b/>
        </w:rPr>
        <w:t xml:space="preserve">Darba kārtība: </w:t>
      </w:r>
    </w:p>
    <w:p w14:paraId="011B2C70" w14:textId="77777777" w:rsidR="001A5BC3" w:rsidRPr="009528E5" w:rsidRDefault="001A5BC3" w:rsidP="001A5BC3">
      <w:pPr>
        <w:pStyle w:val="Title"/>
        <w:spacing w:after="120"/>
        <w:jc w:val="left"/>
        <w:rPr>
          <w:b w:val="0"/>
          <w:bCs w:val="0"/>
          <w:i w:val="0"/>
          <w:iCs w:val="0"/>
          <w:color w:val="000000"/>
          <w:sz w:val="24"/>
          <w:lang w:eastAsia="lv-LV"/>
        </w:rPr>
      </w:pPr>
      <w:r w:rsidRPr="009528E5">
        <w:rPr>
          <w:b w:val="0"/>
          <w:bCs w:val="0"/>
          <w:i w:val="0"/>
          <w:iCs w:val="0"/>
          <w:color w:val="000000"/>
          <w:sz w:val="24"/>
          <w:lang w:eastAsia="lv-LV"/>
        </w:rPr>
        <w:t>1. Oficiālās statistikas portāls</w:t>
      </w:r>
    </w:p>
    <w:p w14:paraId="0A847D56" w14:textId="77777777" w:rsidR="001A5BC3" w:rsidRDefault="001A5BC3" w:rsidP="001A5BC3">
      <w:pPr>
        <w:pStyle w:val="Title"/>
        <w:spacing w:after="120"/>
        <w:jc w:val="left"/>
        <w:rPr>
          <w:b w:val="0"/>
          <w:bCs w:val="0"/>
          <w:i w:val="0"/>
          <w:iCs w:val="0"/>
          <w:color w:val="000000"/>
          <w:sz w:val="24"/>
          <w:lang w:eastAsia="lv-LV"/>
        </w:rPr>
      </w:pPr>
      <w:r w:rsidRPr="009528E5">
        <w:rPr>
          <w:b w:val="0"/>
          <w:bCs w:val="0"/>
          <w:i w:val="0"/>
          <w:iCs w:val="0"/>
          <w:color w:val="000000"/>
          <w:sz w:val="24"/>
          <w:lang w:eastAsia="lv-LV"/>
        </w:rPr>
        <w:t>2. Cenu statistikas datu vākšanas un apstrādes projekts</w:t>
      </w:r>
    </w:p>
    <w:p w14:paraId="17C90C03" w14:textId="77777777" w:rsidR="001A5BC3" w:rsidRPr="009528E5" w:rsidRDefault="001A5BC3" w:rsidP="001A5BC3">
      <w:pPr>
        <w:pStyle w:val="Title"/>
        <w:spacing w:after="120"/>
        <w:jc w:val="left"/>
        <w:rPr>
          <w:b w:val="0"/>
          <w:bCs w:val="0"/>
          <w:i w:val="0"/>
          <w:iCs w:val="0"/>
          <w:color w:val="000000"/>
          <w:sz w:val="24"/>
          <w:lang w:eastAsia="lv-LV"/>
        </w:rPr>
      </w:pPr>
      <w:r>
        <w:rPr>
          <w:b w:val="0"/>
          <w:bCs w:val="0"/>
          <w:i w:val="0"/>
          <w:iCs w:val="0"/>
          <w:color w:val="000000"/>
          <w:sz w:val="24"/>
          <w:lang w:eastAsia="lv-LV"/>
        </w:rPr>
        <w:t xml:space="preserve">3. </w:t>
      </w:r>
      <w:r w:rsidRPr="00315090">
        <w:rPr>
          <w:b w:val="0"/>
          <w:bCs w:val="0"/>
          <w:i w:val="0"/>
          <w:iCs w:val="0"/>
          <w:color w:val="000000"/>
          <w:sz w:val="24"/>
          <w:lang w:eastAsia="lv-LV"/>
        </w:rPr>
        <w:t>Administratīvo teritoriju un teritoriālo vienību klasifikators</w:t>
      </w:r>
      <w:r w:rsidRPr="00E34C82">
        <w:rPr>
          <w:b w:val="0"/>
          <w:bCs w:val="0"/>
          <w:i w:val="0"/>
          <w:iCs w:val="0"/>
          <w:color w:val="000000"/>
          <w:sz w:val="24"/>
          <w:lang w:eastAsia="lv-LV"/>
        </w:rPr>
        <w:t xml:space="preserve"> administratīvi teritoriālās reformas</w:t>
      </w:r>
      <w:r>
        <w:rPr>
          <w:b w:val="0"/>
          <w:bCs w:val="0"/>
          <w:i w:val="0"/>
          <w:iCs w:val="0"/>
          <w:color w:val="000000"/>
          <w:sz w:val="24"/>
          <w:lang w:eastAsia="lv-LV"/>
        </w:rPr>
        <w:t xml:space="preserve"> kontekstā</w:t>
      </w:r>
    </w:p>
    <w:p w14:paraId="16DE7DCF" w14:textId="77777777" w:rsidR="001A5BC3" w:rsidRDefault="001A5BC3" w:rsidP="001A5BC3">
      <w:pPr>
        <w:pStyle w:val="Title"/>
        <w:spacing w:after="120"/>
        <w:jc w:val="left"/>
        <w:rPr>
          <w:b w:val="0"/>
          <w:i w:val="0"/>
          <w:iCs w:val="0"/>
          <w:szCs w:val="28"/>
        </w:rPr>
      </w:pPr>
      <w:r>
        <w:rPr>
          <w:b w:val="0"/>
          <w:bCs w:val="0"/>
          <w:i w:val="0"/>
          <w:iCs w:val="0"/>
          <w:color w:val="000000"/>
          <w:sz w:val="24"/>
          <w:lang w:eastAsia="lv-LV"/>
        </w:rPr>
        <w:t>4</w:t>
      </w:r>
      <w:r w:rsidRPr="009528E5">
        <w:rPr>
          <w:b w:val="0"/>
          <w:bCs w:val="0"/>
          <w:i w:val="0"/>
          <w:iCs w:val="0"/>
          <w:color w:val="000000"/>
          <w:sz w:val="24"/>
          <w:lang w:eastAsia="lv-LV"/>
        </w:rPr>
        <w:t>. Citi jautājumi</w:t>
      </w:r>
    </w:p>
    <w:p w14:paraId="4FDA6001" w14:textId="77777777" w:rsidR="003E46E2" w:rsidRPr="004B1A86" w:rsidRDefault="003E46E2" w:rsidP="003E46E2">
      <w:pPr>
        <w:pStyle w:val="NormalWeb"/>
        <w:spacing w:before="0" w:beforeAutospacing="0" w:after="0" w:afterAutospacing="0"/>
      </w:pPr>
    </w:p>
    <w:tbl>
      <w:tblPr>
        <w:tblW w:w="4728" w:type="dxa"/>
        <w:tblLook w:val="0000" w:firstRow="0" w:lastRow="0" w:firstColumn="0" w:lastColumn="0" w:noHBand="0" w:noVBand="0"/>
      </w:tblPr>
      <w:tblGrid>
        <w:gridCol w:w="4728"/>
      </w:tblGrid>
      <w:tr w:rsidR="003E46E2" w:rsidRPr="004B1A86" w14:paraId="66B5ECFC" w14:textId="77777777" w:rsidTr="00C76EDA">
        <w:tc>
          <w:tcPr>
            <w:tcW w:w="4728" w:type="dxa"/>
          </w:tcPr>
          <w:p w14:paraId="07A1D6B1" w14:textId="77777777" w:rsidR="003E46E2" w:rsidRPr="004B1A86" w:rsidRDefault="003E46E2" w:rsidP="007A5585">
            <w:pPr>
              <w:ind w:hanging="105"/>
              <w:jc w:val="both"/>
              <w:rPr>
                <w:rFonts w:ascii="Times New Roman" w:hAnsi="Times New Roman"/>
                <w:sz w:val="20"/>
                <w:szCs w:val="20"/>
                <w:lang w:val="lv-LV"/>
              </w:rPr>
            </w:pPr>
            <w:r w:rsidRPr="004B1A86">
              <w:rPr>
                <w:rFonts w:ascii="Times New Roman" w:hAnsi="Times New Roman"/>
                <w:sz w:val="20"/>
                <w:szCs w:val="20"/>
                <w:lang w:val="lv-LV"/>
              </w:rPr>
              <w:t>Sanāksmi sāk plkst. 14:00</w:t>
            </w:r>
          </w:p>
        </w:tc>
      </w:tr>
    </w:tbl>
    <w:p w14:paraId="415EE99B" w14:textId="77777777" w:rsidR="007A5585" w:rsidRDefault="003E46E2" w:rsidP="007A5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4B1A86">
        <w:rPr>
          <w:rFonts w:ascii="Times New Roman" w:hAnsi="Times New Roman"/>
          <w:b/>
          <w:sz w:val="24"/>
          <w:szCs w:val="24"/>
          <w:lang w:val="lv-LV"/>
        </w:rPr>
        <w:t>Sanāksmes norise</w:t>
      </w:r>
    </w:p>
    <w:p w14:paraId="0B7F72DE" w14:textId="3BAEF0F6" w:rsidR="003E46E2" w:rsidRPr="004B1A86" w:rsidRDefault="003E46E2" w:rsidP="007A5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4B1A86">
        <w:rPr>
          <w:rFonts w:ascii="Times New Roman" w:hAnsi="Times New Roman"/>
          <w:b/>
          <w:sz w:val="24"/>
          <w:szCs w:val="24"/>
          <w:lang w:val="lv-LV"/>
        </w:rPr>
        <w:t>______________________________________________________</w:t>
      </w:r>
    </w:p>
    <w:p w14:paraId="33666D5D" w14:textId="285F3B2A" w:rsidR="003E46E2" w:rsidRPr="004B1A86" w:rsidRDefault="004B1A86" w:rsidP="003E46E2">
      <w:pPr>
        <w:pStyle w:val="BodyText"/>
        <w:numPr>
          <w:ilvl w:val="0"/>
          <w:numId w:val="13"/>
        </w:numPr>
        <w:spacing w:before="120" w:after="120"/>
        <w:ind w:left="567" w:hanging="425"/>
        <w:jc w:val="both"/>
        <w:rPr>
          <w:lang w:val="lv-LV"/>
        </w:rPr>
      </w:pPr>
      <w:r w:rsidRPr="004B1A86">
        <w:rPr>
          <w:lang w:val="lv-LV"/>
        </w:rPr>
        <w:t>S</w:t>
      </w:r>
      <w:r w:rsidR="003E46E2" w:rsidRPr="004B1A86">
        <w:rPr>
          <w:lang w:val="lv-LV"/>
        </w:rPr>
        <w:t>anāksmes norise tiek ierakstīta ar video un audio ierakstu.</w:t>
      </w:r>
    </w:p>
    <w:p w14:paraId="7B7E63E5" w14:textId="77777777" w:rsidR="003E46E2" w:rsidRPr="004B1A86" w:rsidRDefault="003E46E2" w:rsidP="003E46E2">
      <w:pPr>
        <w:pStyle w:val="BodyText"/>
        <w:numPr>
          <w:ilvl w:val="0"/>
          <w:numId w:val="13"/>
        </w:numPr>
        <w:spacing w:before="120" w:after="120"/>
        <w:ind w:left="567" w:hanging="425"/>
        <w:jc w:val="both"/>
        <w:rPr>
          <w:lang w:val="lv-LV"/>
        </w:rPr>
      </w:pPr>
      <w:r w:rsidRPr="004B1A86">
        <w:rPr>
          <w:lang w:val="lv-LV"/>
        </w:rPr>
        <w:t xml:space="preserve">Sanāksmes video un audio ieraksts, kā arī prezentācijas, pieejamas tīmekļa vietnē: </w:t>
      </w:r>
      <w:hyperlink r:id="rId7" w:history="1">
        <w:r w:rsidRPr="004B1A86">
          <w:rPr>
            <w:rStyle w:val="Hyperlink"/>
            <w:lang w:val="lv-LV"/>
          </w:rPr>
          <w:t>www.csb.gov.lv/statistikas-padome</w:t>
        </w:r>
      </w:hyperlink>
      <w:r w:rsidRPr="004B1A86">
        <w:rPr>
          <w:lang w:val="lv-LV"/>
        </w:rPr>
        <w:t>.</w:t>
      </w:r>
    </w:p>
    <w:p w14:paraId="4483FFBF" w14:textId="77777777" w:rsidR="007A5585" w:rsidRDefault="007A5585" w:rsidP="007A5585">
      <w:pPr>
        <w:spacing w:after="0"/>
        <w:jc w:val="both"/>
        <w:rPr>
          <w:rFonts w:ascii="Times New Roman" w:hAnsi="Times New Roman"/>
          <w:sz w:val="24"/>
          <w:szCs w:val="24"/>
          <w:lang w:val="lv-LV"/>
        </w:rPr>
      </w:pPr>
    </w:p>
    <w:p w14:paraId="7EA65C0A" w14:textId="49CCAED2" w:rsidR="003E46E2" w:rsidRPr="004B1A86" w:rsidRDefault="003E46E2" w:rsidP="007A5585">
      <w:pPr>
        <w:spacing w:after="0"/>
        <w:jc w:val="both"/>
        <w:rPr>
          <w:rFonts w:ascii="Times New Roman" w:hAnsi="Times New Roman"/>
          <w:sz w:val="20"/>
          <w:szCs w:val="20"/>
          <w:lang w:val="lv-LV"/>
        </w:rPr>
      </w:pPr>
      <w:r w:rsidRPr="004B1A86">
        <w:rPr>
          <w:rFonts w:ascii="Times New Roman" w:hAnsi="Times New Roman"/>
          <w:sz w:val="24"/>
          <w:szCs w:val="24"/>
          <w:lang w:val="lv-LV"/>
        </w:rPr>
        <w:t>S</w:t>
      </w:r>
      <w:r w:rsidRPr="004B1A86">
        <w:rPr>
          <w:rFonts w:ascii="Times New Roman" w:hAnsi="Times New Roman"/>
          <w:sz w:val="20"/>
          <w:szCs w:val="20"/>
          <w:lang w:val="lv-LV"/>
        </w:rPr>
        <w:t>anāksmi slēdz plkst. 16:</w:t>
      </w:r>
      <w:r w:rsidR="006E7E51">
        <w:rPr>
          <w:rFonts w:ascii="Times New Roman" w:hAnsi="Times New Roman"/>
          <w:sz w:val="20"/>
          <w:szCs w:val="20"/>
          <w:lang w:val="lv-LV"/>
        </w:rPr>
        <w:t>1</w:t>
      </w:r>
      <w:r w:rsidRPr="004B1A86">
        <w:rPr>
          <w:rFonts w:ascii="Times New Roman" w:hAnsi="Times New Roman"/>
          <w:sz w:val="20"/>
          <w:szCs w:val="20"/>
          <w:lang w:val="lv-LV"/>
        </w:rPr>
        <w:t xml:space="preserve">0. </w:t>
      </w:r>
    </w:p>
    <w:p w14:paraId="5B7123BC" w14:textId="2EC04CCB" w:rsidR="003E46E2" w:rsidRDefault="003E46E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224EC8A3" w14:textId="77777777" w:rsidR="00673582" w:rsidRPr="004B1A86" w:rsidRDefault="0067358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1E74CD06" w14:textId="622E4DB4" w:rsidR="003E46E2" w:rsidRPr="004B1A86" w:rsidRDefault="003E46E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  <w:r w:rsidRPr="004B1A86">
        <w:rPr>
          <w:rFonts w:ascii="Times New Roman" w:hAnsi="Times New Roman"/>
          <w:sz w:val="24"/>
          <w:szCs w:val="24"/>
          <w:lang w:val="lv-LV"/>
        </w:rPr>
        <w:t xml:space="preserve">Padomes priekšsēdētāja </w:t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="009B52F0">
        <w:rPr>
          <w:rFonts w:ascii="Times New Roman" w:hAnsi="Times New Roman"/>
          <w:sz w:val="24"/>
          <w:szCs w:val="24"/>
          <w:lang w:val="lv-LV"/>
        </w:rPr>
        <w:tab/>
      </w:r>
      <w:r w:rsidR="009B52F0">
        <w:rPr>
          <w:rFonts w:ascii="Times New Roman" w:hAnsi="Times New Roman"/>
          <w:color w:val="000000"/>
          <w:sz w:val="24"/>
          <w:szCs w:val="24"/>
          <w:shd w:val="clear" w:color="auto" w:fill="FFFFFF"/>
          <w:lang w:val="lv-LV"/>
        </w:rPr>
        <w:t>A. Žīgure</w:t>
      </w:r>
    </w:p>
    <w:p w14:paraId="01EA1DF9" w14:textId="77777777" w:rsidR="003E46E2" w:rsidRPr="004B1A86" w:rsidRDefault="003E46E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11D8A384" w14:textId="4373D43B" w:rsidR="00C60134" w:rsidRDefault="0027129F" w:rsidP="00C60134">
      <w:pPr>
        <w:pStyle w:val="Teksts"/>
        <w:rPr>
          <w:rStyle w:val="normaltextrun"/>
          <w:color w:val="000000"/>
          <w:shd w:val="clear" w:color="auto" w:fill="FFFFFF"/>
        </w:rPr>
      </w:pPr>
      <w:bookmarkStart w:id="1" w:name="_Hlk24637080"/>
      <w:r w:rsidRPr="004B1A86">
        <w:rPr>
          <w:rStyle w:val="normaltextrun"/>
          <w:color w:val="000000"/>
          <w:shd w:val="clear" w:color="auto" w:fill="FFFFFF"/>
        </w:rPr>
        <w:tab/>
      </w:r>
      <w:bookmarkEnd w:id="1"/>
    </w:p>
    <w:p w14:paraId="4DA1AC0E" w14:textId="77777777" w:rsidR="00673582" w:rsidRPr="004B1A86" w:rsidRDefault="00673582" w:rsidP="00C60134">
      <w:pPr>
        <w:pStyle w:val="Teksts"/>
      </w:pPr>
    </w:p>
    <w:p w14:paraId="22F302D5" w14:textId="2812F81B" w:rsidR="005751B7" w:rsidRDefault="0027129F" w:rsidP="005751B7">
      <w:pPr>
        <w:pStyle w:val="Teksts"/>
      </w:pPr>
      <w:r w:rsidRPr="004B1A86">
        <w:t>Šis dokuments ir parakstīts ar drošu elektronisko parakstu un satur laika zīmogu</w:t>
      </w:r>
    </w:p>
    <w:p w14:paraId="7AC4F028" w14:textId="703E3241" w:rsidR="006E7E51" w:rsidRDefault="006E7E51" w:rsidP="005751B7">
      <w:pPr>
        <w:pStyle w:val="Teksts"/>
      </w:pPr>
    </w:p>
    <w:p w14:paraId="1D1ACE0B" w14:textId="4E528002" w:rsidR="006E7E51" w:rsidRDefault="006E7E51" w:rsidP="005751B7">
      <w:pPr>
        <w:pStyle w:val="Teksts"/>
      </w:pPr>
    </w:p>
    <w:p w14:paraId="4E05AE48" w14:textId="77777777" w:rsidR="00673582" w:rsidRPr="004B1A86" w:rsidRDefault="00673582" w:rsidP="005751B7">
      <w:pPr>
        <w:pStyle w:val="Teksts"/>
      </w:pPr>
    </w:p>
    <w:p w14:paraId="4A9C50C9" w14:textId="69D41884" w:rsidR="0016022D" w:rsidRPr="004B1A86" w:rsidRDefault="0016022D" w:rsidP="005751B7">
      <w:pPr>
        <w:pStyle w:val="Teksts"/>
      </w:pPr>
    </w:p>
    <w:p w14:paraId="387F07EE" w14:textId="6A6001A4" w:rsidR="0016022D" w:rsidRPr="004B1A86" w:rsidRDefault="007A5585" w:rsidP="0016022D">
      <w:pPr>
        <w:tabs>
          <w:tab w:val="num" w:pos="0"/>
        </w:tabs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  <w:r>
        <w:rPr>
          <w:rFonts w:ascii="Times New Roman" w:hAnsi="Times New Roman"/>
          <w:sz w:val="20"/>
          <w:szCs w:val="20"/>
          <w:lang w:val="lv-LV"/>
        </w:rPr>
        <w:t>D</w:t>
      </w:r>
      <w:r w:rsidR="0016022D" w:rsidRPr="004B1A86">
        <w:rPr>
          <w:rFonts w:ascii="Times New Roman" w:hAnsi="Times New Roman"/>
          <w:sz w:val="20"/>
          <w:szCs w:val="20"/>
          <w:lang w:val="lv-LV"/>
        </w:rPr>
        <w:t>eaks 67366642</w:t>
      </w:r>
    </w:p>
    <w:p w14:paraId="49345E07" w14:textId="002BD489" w:rsidR="0016022D" w:rsidRPr="004B1A86" w:rsidRDefault="009B52F0" w:rsidP="007A5585">
      <w:pPr>
        <w:tabs>
          <w:tab w:val="num" w:pos="0"/>
        </w:tabs>
        <w:spacing w:after="120" w:line="240" w:lineRule="auto"/>
        <w:rPr>
          <w:lang w:val="lv-LV"/>
        </w:rPr>
      </w:pPr>
      <w:hyperlink r:id="rId8" w:history="1">
        <w:r w:rsidR="0016022D" w:rsidRPr="004B1A86">
          <w:rPr>
            <w:rStyle w:val="Hyperlink"/>
            <w:rFonts w:ascii="Times New Roman" w:hAnsi="Times New Roman"/>
            <w:sz w:val="20"/>
            <w:szCs w:val="20"/>
            <w:lang w:val="lv-LV"/>
          </w:rPr>
          <w:t>Madars.Deaks@csb.gov.lv</w:t>
        </w:r>
      </w:hyperlink>
    </w:p>
    <w:sectPr w:rsidR="0016022D" w:rsidRPr="004B1A86" w:rsidSect="00B54DDB">
      <w:headerReference w:type="first" r:id="rId9"/>
      <w:type w:val="continuous"/>
      <w:pgSz w:w="11920" w:h="16840"/>
      <w:pgMar w:top="1134" w:right="851" w:bottom="1134" w:left="1701" w:header="993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58644" w14:textId="77777777" w:rsidR="0027129F" w:rsidRDefault="0027129F">
      <w:pPr>
        <w:spacing w:after="0" w:line="240" w:lineRule="auto"/>
      </w:pPr>
      <w:r>
        <w:separator/>
      </w:r>
    </w:p>
  </w:endnote>
  <w:endnote w:type="continuationSeparator" w:id="0">
    <w:p w14:paraId="1EF2E1A9" w14:textId="77777777" w:rsidR="0027129F" w:rsidRDefault="0027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389D0" w14:textId="77777777" w:rsidR="0027129F" w:rsidRDefault="0027129F">
      <w:pPr>
        <w:spacing w:after="0" w:line="240" w:lineRule="auto"/>
      </w:pPr>
      <w:r>
        <w:separator/>
      </w:r>
    </w:p>
  </w:footnote>
  <w:footnote w:type="continuationSeparator" w:id="0">
    <w:p w14:paraId="57FCCB62" w14:textId="77777777" w:rsidR="0027129F" w:rsidRDefault="00271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06FD8" w14:textId="77777777" w:rsidR="002A6406" w:rsidRDefault="002A6406" w:rsidP="00E52D78">
    <w:pPr>
      <w:pStyle w:val="Header"/>
      <w:tabs>
        <w:tab w:val="clear" w:pos="4320"/>
        <w:tab w:val="clear" w:pos="8640"/>
      </w:tabs>
      <w:rPr>
        <w:rFonts w:ascii="Times New Roman" w:hAnsi="Times New Roman"/>
      </w:rPr>
    </w:pPr>
  </w:p>
  <w:p w14:paraId="5BFF622C" w14:textId="77777777" w:rsidR="002A6406" w:rsidRDefault="0027129F" w:rsidP="00E52D78">
    <w:pPr>
      <w:pStyle w:val="Header"/>
      <w:rPr>
        <w:rFonts w:ascii="Times New Roman" w:hAnsi="Times New Roman"/>
      </w:rPr>
    </w:pPr>
    <w:r>
      <w:rPr>
        <w:noProof/>
        <w:sz w:val="24"/>
        <w:lang w:val="lv-LV" w:eastAsia="lv-LV"/>
      </w:rPr>
      <w:drawing>
        <wp:anchor distT="0" distB="0" distL="114300" distR="114300" simplePos="0" relativeHeight="251662336" behindDoc="1" locked="0" layoutInCell="1" allowOverlap="1" wp14:anchorId="5AB2817B" wp14:editId="0D1E236E">
          <wp:simplePos x="0" y="0"/>
          <wp:positionH relativeFrom="column">
            <wp:posOffset>24765</wp:posOffset>
          </wp:positionH>
          <wp:positionV relativeFrom="paragraph">
            <wp:posOffset>46355</wp:posOffset>
          </wp:positionV>
          <wp:extent cx="5888364" cy="11049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nkrasu_header_veidlapa_1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8364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660E5E" w14:textId="77777777" w:rsidR="002A6406" w:rsidRDefault="002A6406" w:rsidP="00E52D78">
    <w:pPr>
      <w:pStyle w:val="Header"/>
      <w:rPr>
        <w:rFonts w:ascii="Times New Roman" w:hAnsi="Times New Roman"/>
      </w:rPr>
    </w:pPr>
  </w:p>
  <w:p w14:paraId="39422AEE" w14:textId="77777777" w:rsidR="002A6406" w:rsidRDefault="002A6406" w:rsidP="00E52D78">
    <w:pPr>
      <w:pStyle w:val="Header"/>
      <w:rPr>
        <w:rFonts w:ascii="Times New Roman" w:hAnsi="Times New Roman"/>
      </w:rPr>
    </w:pPr>
  </w:p>
  <w:p w14:paraId="3A75ACD3" w14:textId="77777777" w:rsidR="002A6406" w:rsidRDefault="002A6406" w:rsidP="00B54DDB">
    <w:pPr>
      <w:pStyle w:val="Header"/>
      <w:jc w:val="center"/>
      <w:rPr>
        <w:rFonts w:ascii="Times New Roman" w:hAnsi="Times New Roman"/>
      </w:rPr>
    </w:pPr>
  </w:p>
  <w:p w14:paraId="4F73F59D" w14:textId="77777777" w:rsidR="002A6406" w:rsidRDefault="002A6406" w:rsidP="002A6406">
    <w:pPr>
      <w:pStyle w:val="Header"/>
      <w:rPr>
        <w:rFonts w:ascii="Times New Roman" w:hAnsi="Times New Roman"/>
      </w:rPr>
    </w:pPr>
  </w:p>
  <w:p w14:paraId="2EA27582" w14:textId="77777777" w:rsidR="002A6406" w:rsidRDefault="002A6406" w:rsidP="002A6406">
    <w:pPr>
      <w:pStyle w:val="Header"/>
      <w:rPr>
        <w:rFonts w:ascii="Times New Roman" w:hAnsi="Times New Roman"/>
      </w:rPr>
    </w:pPr>
  </w:p>
  <w:p w14:paraId="2982BE2A" w14:textId="77777777" w:rsidR="002A6406" w:rsidRDefault="002A6406" w:rsidP="002A6406">
    <w:pPr>
      <w:pStyle w:val="Header"/>
      <w:rPr>
        <w:rFonts w:ascii="Times New Roman" w:hAnsi="Times New Roman"/>
      </w:rPr>
    </w:pPr>
  </w:p>
  <w:p w14:paraId="17C6251B" w14:textId="77777777" w:rsidR="002A6406" w:rsidRDefault="002A6406" w:rsidP="002A6406">
    <w:pPr>
      <w:pStyle w:val="Header"/>
      <w:rPr>
        <w:rFonts w:ascii="Times New Roman" w:hAnsi="Times New Roman"/>
      </w:rPr>
    </w:pPr>
  </w:p>
  <w:p w14:paraId="278A3A1A" w14:textId="77777777" w:rsidR="002A6406" w:rsidRDefault="0027129F" w:rsidP="002A6406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41DAF9" wp14:editId="717A5C25">
              <wp:simplePos x="0" y="0"/>
              <wp:positionH relativeFrom="page">
                <wp:posOffset>704850</wp:posOffset>
              </wp:positionH>
              <wp:positionV relativeFrom="page">
                <wp:posOffset>2030730</wp:posOffset>
              </wp:positionV>
              <wp:extent cx="6362700" cy="314325"/>
              <wp:effectExtent l="0" t="0" r="0" b="9525"/>
              <wp:wrapNone/>
              <wp:docPr id="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627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7C8C1" w14:textId="77777777" w:rsidR="002A6406" w:rsidRPr="00164123" w:rsidRDefault="0027129F" w:rsidP="002A6406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Lāčplēša</w:t>
                          </w:r>
                          <w:proofErr w:type="spellEnd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iela</w:t>
                          </w:r>
                          <w:proofErr w:type="spellEnd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 xml:space="preserve"> 1, </w:t>
                          </w:r>
                          <w:proofErr w:type="spellStart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Rīga</w:t>
                          </w:r>
                          <w:proofErr w:type="spellEnd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 xml:space="preserve">, LV-1301, </w:t>
                          </w:r>
                          <w:proofErr w:type="spellStart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tālr</w:t>
                          </w:r>
                          <w:proofErr w:type="spellEnd"/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 xml:space="preserve">. 67366850, e-pasts </w:t>
                          </w:r>
                          <w:r w:rsidR="005C2DE2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pasts</w:t>
                          </w:r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@csb.gov.lv, www.csb.gov.lv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41DAF9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6" type="#_x0000_t202" style="position:absolute;margin-left:55.5pt;margin-top:159.9pt;width:501pt;height:2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" filled="f" stroked="f">
              <v:textbox inset="0,0,0,0">
                <w:txbxContent>
                  <w:p w14:paraId="41B7C8C1" w14:textId="77777777" w:rsidR="002A6406" w:rsidRPr="00164123" w:rsidRDefault="0027129F" w:rsidP="002A6406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20"/>
                        <w:szCs w:val="20"/>
                      </w:rPr>
                    </w:pPr>
                    <w:r w:rsidRPr="00164123">
                      <w:rPr>
                        <w:rFonts w:ascii="Times New Roman" w:eastAsia="Times New Roman" w:hAnsi="Times New Roman"/>
                        <w:color w:val="231F20"/>
                        <w:sz w:val="20"/>
                        <w:szCs w:val="20"/>
                      </w:rPr>
                      <w:t xml:space="preserve">Lāčplēša iela 1, Rīga, LV-1301, tālr. 67366850, e-pasts </w:t>
                    </w:r>
                    <w:r w:rsidR="005C2DE2">
                      <w:rPr>
                        <w:rFonts w:ascii="Times New Roman" w:eastAsia="Times New Roman" w:hAnsi="Times New Roman"/>
                        <w:color w:val="231F20"/>
                        <w:sz w:val="20"/>
                        <w:szCs w:val="20"/>
                      </w:rPr>
                      <w:t>pasts</w:t>
                    </w:r>
                    <w:r w:rsidRPr="00164123">
                      <w:rPr>
                        <w:rFonts w:ascii="Times New Roman" w:eastAsia="Times New Roman" w:hAnsi="Times New Roman"/>
                        <w:color w:val="231F20"/>
                        <w:sz w:val="20"/>
                        <w:szCs w:val="20"/>
                      </w:rPr>
                      <w:t>@csb.gov.lv, www.csb.gov.lv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8798ADE" w14:textId="4B5B7CA6" w:rsidR="002A6406" w:rsidRPr="007A5585" w:rsidRDefault="0027129F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E2DE189" wp14:editId="41324CC4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332075972" name="Group 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7216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0285D17"/>
    <w:multiLevelType w:val="hybridMultilevel"/>
    <w:tmpl w:val="E24E79F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3F3"/>
    <w:multiLevelType w:val="hybridMultilevel"/>
    <w:tmpl w:val="7EE46F28"/>
    <w:lvl w:ilvl="0" w:tplc="B8EEF6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55CFC"/>
    <w:multiLevelType w:val="hybridMultilevel"/>
    <w:tmpl w:val="D49296CC"/>
    <w:lvl w:ilvl="0" w:tplc="0426000F">
      <w:start w:val="1"/>
      <w:numFmt w:val="decimal"/>
      <w:lvlText w:val="%1."/>
      <w:lvlJc w:val="left"/>
      <w:pPr>
        <w:ind w:left="1146" w:hanging="360"/>
      </w:pPr>
    </w:lvl>
    <w:lvl w:ilvl="1" w:tplc="04260019" w:tentative="1">
      <w:start w:val="1"/>
      <w:numFmt w:val="lowerLetter"/>
      <w:lvlText w:val="%2."/>
      <w:lvlJc w:val="left"/>
      <w:pPr>
        <w:ind w:left="1866" w:hanging="360"/>
      </w:pPr>
    </w:lvl>
    <w:lvl w:ilvl="2" w:tplc="0426001B" w:tentative="1">
      <w:start w:val="1"/>
      <w:numFmt w:val="lowerRoman"/>
      <w:lvlText w:val="%3."/>
      <w:lvlJc w:val="right"/>
      <w:pPr>
        <w:ind w:left="2586" w:hanging="180"/>
      </w:pPr>
    </w:lvl>
    <w:lvl w:ilvl="3" w:tplc="0426000F" w:tentative="1">
      <w:start w:val="1"/>
      <w:numFmt w:val="decimal"/>
      <w:lvlText w:val="%4."/>
      <w:lvlJc w:val="left"/>
      <w:pPr>
        <w:ind w:left="3306" w:hanging="360"/>
      </w:pPr>
    </w:lvl>
    <w:lvl w:ilvl="4" w:tplc="04260019" w:tentative="1">
      <w:start w:val="1"/>
      <w:numFmt w:val="lowerLetter"/>
      <w:lvlText w:val="%5."/>
      <w:lvlJc w:val="left"/>
      <w:pPr>
        <w:ind w:left="4026" w:hanging="360"/>
      </w:pPr>
    </w:lvl>
    <w:lvl w:ilvl="5" w:tplc="0426001B" w:tentative="1">
      <w:start w:val="1"/>
      <w:numFmt w:val="lowerRoman"/>
      <w:lvlText w:val="%6."/>
      <w:lvlJc w:val="right"/>
      <w:pPr>
        <w:ind w:left="4746" w:hanging="180"/>
      </w:pPr>
    </w:lvl>
    <w:lvl w:ilvl="6" w:tplc="0426000F" w:tentative="1">
      <w:start w:val="1"/>
      <w:numFmt w:val="decimal"/>
      <w:lvlText w:val="%7."/>
      <w:lvlJc w:val="left"/>
      <w:pPr>
        <w:ind w:left="5466" w:hanging="360"/>
      </w:pPr>
    </w:lvl>
    <w:lvl w:ilvl="7" w:tplc="04260019" w:tentative="1">
      <w:start w:val="1"/>
      <w:numFmt w:val="lowerLetter"/>
      <w:lvlText w:val="%8."/>
      <w:lvlJc w:val="left"/>
      <w:pPr>
        <w:ind w:left="6186" w:hanging="360"/>
      </w:pPr>
    </w:lvl>
    <w:lvl w:ilvl="8" w:tplc="042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DE2"/>
    <w:rsid w:val="00006384"/>
    <w:rsid w:val="000229FC"/>
    <w:rsid w:val="00030349"/>
    <w:rsid w:val="000317E3"/>
    <w:rsid w:val="00040006"/>
    <w:rsid w:val="000B604A"/>
    <w:rsid w:val="00104D34"/>
    <w:rsid w:val="00112EE5"/>
    <w:rsid w:val="00124173"/>
    <w:rsid w:val="0016022D"/>
    <w:rsid w:val="00164123"/>
    <w:rsid w:val="001A5BC3"/>
    <w:rsid w:val="001B277B"/>
    <w:rsid w:val="001B3509"/>
    <w:rsid w:val="001D7BFB"/>
    <w:rsid w:val="00227501"/>
    <w:rsid w:val="0027129F"/>
    <w:rsid w:val="0027210E"/>
    <w:rsid w:val="00275B9E"/>
    <w:rsid w:val="002A6406"/>
    <w:rsid w:val="002E1474"/>
    <w:rsid w:val="00354425"/>
    <w:rsid w:val="00371BB5"/>
    <w:rsid w:val="003E46E2"/>
    <w:rsid w:val="004943F8"/>
    <w:rsid w:val="004B1A86"/>
    <w:rsid w:val="004B7D68"/>
    <w:rsid w:val="004D51A1"/>
    <w:rsid w:val="00535564"/>
    <w:rsid w:val="005751B7"/>
    <w:rsid w:val="005C2DE2"/>
    <w:rsid w:val="005F1953"/>
    <w:rsid w:val="00620CFE"/>
    <w:rsid w:val="006348D2"/>
    <w:rsid w:val="00663C3A"/>
    <w:rsid w:val="00673582"/>
    <w:rsid w:val="006B6864"/>
    <w:rsid w:val="006E7E51"/>
    <w:rsid w:val="00732549"/>
    <w:rsid w:val="00780046"/>
    <w:rsid w:val="007A5585"/>
    <w:rsid w:val="007A7FA7"/>
    <w:rsid w:val="007B3BA5"/>
    <w:rsid w:val="007C0CCE"/>
    <w:rsid w:val="007D278A"/>
    <w:rsid w:val="007E4D1F"/>
    <w:rsid w:val="007E71A8"/>
    <w:rsid w:val="00815277"/>
    <w:rsid w:val="00874726"/>
    <w:rsid w:val="00876C21"/>
    <w:rsid w:val="00881F8D"/>
    <w:rsid w:val="008A2989"/>
    <w:rsid w:val="009962C1"/>
    <w:rsid w:val="009B52F0"/>
    <w:rsid w:val="00A546CB"/>
    <w:rsid w:val="00A909EE"/>
    <w:rsid w:val="00A95BEA"/>
    <w:rsid w:val="00AD226E"/>
    <w:rsid w:val="00B3345E"/>
    <w:rsid w:val="00B43165"/>
    <w:rsid w:val="00B54DDB"/>
    <w:rsid w:val="00B6371E"/>
    <w:rsid w:val="00B84874"/>
    <w:rsid w:val="00BD7AEE"/>
    <w:rsid w:val="00C47F57"/>
    <w:rsid w:val="00C53A52"/>
    <w:rsid w:val="00C60134"/>
    <w:rsid w:val="00C91AAC"/>
    <w:rsid w:val="00D21FA6"/>
    <w:rsid w:val="00D43DE8"/>
    <w:rsid w:val="00E31AA8"/>
    <w:rsid w:val="00E35FB6"/>
    <w:rsid w:val="00E365CE"/>
    <w:rsid w:val="00E441A6"/>
    <w:rsid w:val="00E52D78"/>
    <w:rsid w:val="00E7353C"/>
    <w:rsid w:val="00EA66EA"/>
    <w:rsid w:val="00EF6131"/>
    <w:rsid w:val="00F146B6"/>
    <w:rsid w:val="00F14FE9"/>
    <w:rsid w:val="00FD286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DF6B12A"/>
  <w15:docId w15:val="{AA0CAA9C-27F1-4817-89D0-A1781AAF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E46E2"/>
    <w:pPr>
      <w:keepNext/>
      <w:widowControl/>
      <w:spacing w:after="0" w:line="240" w:lineRule="auto"/>
      <w:ind w:right="-710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customStyle="1" w:styleId="Adresats">
    <w:name w:val="Adresats"/>
    <w:basedOn w:val="Normal"/>
    <w:rsid w:val="00C60134"/>
    <w:pPr>
      <w:widowControl/>
      <w:spacing w:after="0" w:line="240" w:lineRule="auto"/>
      <w:ind w:firstLine="6300"/>
      <w:jc w:val="both"/>
    </w:pPr>
    <w:rPr>
      <w:rFonts w:ascii="Times New Roman" w:eastAsia="Times New Roman" w:hAnsi="Times New Roman"/>
      <w:sz w:val="24"/>
      <w:szCs w:val="24"/>
      <w:lang w:val="lv-LV"/>
    </w:rPr>
  </w:style>
  <w:style w:type="paragraph" w:customStyle="1" w:styleId="Atklasts">
    <w:name w:val="Atklasts"/>
    <w:basedOn w:val="Normal"/>
    <w:rsid w:val="00C60134"/>
    <w:pPr>
      <w:widowControl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lv-LV"/>
    </w:rPr>
  </w:style>
  <w:style w:type="paragraph" w:customStyle="1" w:styleId="Teksts">
    <w:name w:val="Teksts"/>
    <w:basedOn w:val="Normal"/>
    <w:rsid w:val="00C60134"/>
    <w:pPr>
      <w:widowControl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lv-LV"/>
    </w:rPr>
  </w:style>
  <w:style w:type="paragraph" w:customStyle="1" w:styleId="Rekviziti">
    <w:name w:val="Rekviziti"/>
    <w:basedOn w:val="Normal"/>
    <w:rsid w:val="00C60134"/>
    <w:pPr>
      <w:widowControl/>
      <w:spacing w:after="0" w:line="240" w:lineRule="auto"/>
      <w:ind w:right="-710"/>
    </w:pPr>
    <w:rPr>
      <w:rFonts w:ascii="Times New Roman" w:eastAsia="Times New Roman" w:hAnsi="Times New Roman"/>
      <w:sz w:val="20"/>
      <w:szCs w:val="24"/>
      <w:lang w:val="lv-LV"/>
    </w:rPr>
  </w:style>
  <w:style w:type="character" w:customStyle="1" w:styleId="normaltextrun">
    <w:name w:val="normaltextrun"/>
    <w:basedOn w:val="DefaultParagraphFont"/>
    <w:rsid w:val="00874726"/>
  </w:style>
  <w:style w:type="paragraph" w:customStyle="1" w:styleId="paragraph">
    <w:name w:val="paragraph"/>
    <w:basedOn w:val="Normal"/>
    <w:rsid w:val="006348D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character" w:customStyle="1" w:styleId="eop">
    <w:name w:val="eop"/>
    <w:basedOn w:val="DefaultParagraphFont"/>
    <w:rsid w:val="006348D2"/>
  </w:style>
  <w:style w:type="character" w:customStyle="1" w:styleId="Heading2Char">
    <w:name w:val="Heading 2 Char"/>
    <w:basedOn w:val="DefaultParagraphFont"/>
    <w:link w:val="Heading2"/>
    <w:rsid w:val="003E46E2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3E46E2"/>
    <w:pPr>
      <w:widowControl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3E46E2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rsid w:val="003E46E2"/>
    <w:pPr>
      <w:widowControl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lv-LV"/>
    </w:rPr>
  </w:style>
  <w:style w:type="character" w:customStyle="1" w:styleId="BodyText2Char">
    <w:name w:val="Body Text 2 Char"/>
    <w:basedOn w:val="DefaultParagraphFont"/>
    <w:link w:val="BodyText2"/>
    <w:rsid w:val="003E46E2"/>
    <w:rPr>
      <w:rFonts w:ascii="Times New Roman" w:eastAsia="Times New Roman" w:hAnsi="Times New Roman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3E46E2"/>
    <w:pPr>
      <w:widowControl/>
      <w:spacing w:after="0" w:line="240" w:lineRule="auto"/>
      <w:ind w:right="855"/>
      <w:jc w:val="both"/>
    </w:pPr>
    <w:rPr>
      <w:rFonts w:ascii="Times New Roman" w:eastAsia="Times New Roman" w:hAnsi="Times New Roman"/>
      <w:bCs/>
      <w:position w:val="10"/>
      <w:sz w:val="28"/>
      <w:szCs w:val="20"/>
      <w:lang w:val="lv-LV"/>
    </w:rPr>
  </w:style>
  <w:style w:type="character" w:customStyle="1" w:styleId="BodyText3Char">
    <w:name w:val="Body Text 3 Char"/>
    <w:basedOn w:val="DefaultParagraphFont"/>
    <w:link w:val="BodyText3"/>
    <w:rsid w:val="003E46E2"/>
    <w:rPr>
      <w:rFonts w:ascii="Times New Roman" w:eastAsia="Times New Roman" w:hAnsi="Times New Roman"/>
      <w:bCs/>
      <w:position w:val="10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3E46E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Title">
    <w:name w:val="Title"/>
    <w:basedOn w:val="Normal"/>
    <w:link w:val="TitleChar"/>
    <w:qFormat/>
    <w:rsid w:val="001A5BC3"/>
    <w:pPr>
      <w:widowControl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lang w:val="lv-LV"/>
    </w:rPr>
  </w:style>
  <w:style w:type="character" w:customStyle="1" w:styleId="TitleChar">
    <w:name w:val="Title Char"/>
    <w:basedOn w:val="DefaultParagraphFont"/>
    <w:link w:val="Title"/>
    <w:rsid w:val="001A5BC3"/>
    <w:rPr>
      <w:rFonts w:ascii="Times New Roman" w:eastAsia="Times New Roman" w:hAnsi="Times New Roman"/>
      <w:b/>
      <w:bCs/>
      <w:i/>
      <w:i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dars.Deaks@csb.gov.l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sb.gov.lv/statistikas-pad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Purvina\AppData\Local\Temp\notes6E4BBA\~256874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~2568744</Template>
  <TotalTime>38</TotalTime>
  <Pages>2</Pages>
  <Words>1601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CSP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Gunta Purvina</dc:creator>
  <cp:lastModifiedBy>Madars Deaks</cp:lastModifiedBy>
  <cp:revision>13</cp:revision>
  <cp:lastPrinted>2014-12-19T12:26:00Z</cp:lastPrinted>
  <dcterms:created xsi:type="dcterms:W3CDTF">2020-06-12T07:49:00Z</dcterms:created>
  <dcterms:modified xsi:type="dcterms:W3CDTF">2020-09-22T05:53:00Z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